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14:paraId="49AC3353" w14:textId="6A810D16" w:rsidR="00CE3573" w:rsidRDefault="00CE3573" w:rsidP="00CE3573">
      <w:pPr>
        <w:pStyle w:val="ekvue2arial"/>
      </w:pPr>
      <w:r>
        <w:t>Haack Kartenservice</w:t>
      </w:r>
    </w:p>
    <w:p w14:paraId="6E39C2E7" w14:textId="7FE32947" w:rsidR="00CE3573" w:rsidRPr="00DC57CD" w:rsidRDefault="00CE3573" w:rsidP="00DC57CD">
      <w:pPr>
        <w:pStyle w:val="ekvue3arial"/>
      </w:pPr>
      <w:bookmarkStart w:id="0" w:name="bmStart"/>
      <w:bookmarkEnd w:id="0"/>
      <w:r w:rsidRPr="00DC57CD">
        <w:t xml:space="preserve">Unterrichtsbeispiel zur Karte 153.2 </w:t>
      </w:r>
    </w:p>
    <w:p w14:paraId="38F70A42" w14:textId="7CD8D397" w:rsidR="00CE3573" w:rsidRPr="00DC57CD" w:rsidRDefault="00CE3573" w:rsidP="00DC57CD">
      <w:pPr>
        <w:pStyle w:val="ekvue3arial"/>
      </w:pPr>
      <w:r w:rsidRPr="00DC57CD">
        <w:t>Ländliche Wasserversorgung im Gangesdelta</w:t>
      </w:r>
    </w:p>
    <w:p w14:paraId="65E99A2E" w14:textId="4963D506" w:rsidR="00CE3573" w:rsidRDefault="00CE3573" w:rsidP="00CE3573">
      <w:r>
        <w:t xml:space="preserve">Im Folgenden wird eine Unterrichtseinheit zum Thema Wasserversorgung im ländlichen Bereich des Schwellenlandes Indien </w:t>
      </w:r>
      <w:r w:rsidR="0077326D" w:rsidRPr="0077326D">
        <w:t>durch eine Karten</w:t>
      </w:r>
      <w:r w:rsidR="0077326D">
        <w:softHyphen/>
      </w:r>
      <w:r w:rsidR="0077326D" w:rsidRPr="0077326D">
        <w:t>interpretation mithilfe des Haack Weltatlas durch</w:t>
      </w:r>
      <w:r w:rsidR="0077326D">
        <w:softHyphen/>
      </w:r>
      <w:r w:rsidR="0077326D" w:rsidRPr="0077326D">
        <w:t>geführt.</w:t>
      </w:r>
      <w:r>
        <w:t xml:space="preserve"> Wo notwendig, werden zusätzliche Materi</w:t>
      </w:r>
      <w:r w:rsidR="00054234">
        <w:softHyphen/>
      </w:r>
      <w:r>
        <w:t xml:space="preserve">alien in Arbeitsblättern zur Verfügung gestellt. Wünschenswert wäre </w:t>
      </w:r>
      <w:r w:rsidR="0077326D" w:rsidRPr="0077326D">
        <w:t>mindestens</w:t>
      </w:r>
      <w:r>
        <w:t xml:space="preserve"> ein digitales End</w:t>
      </w:r>
      <w:r w:rsidR="00054234">
        <w:softHyphen/>
      </w:r>
      <w:r>
        <w:t>gerät mit Inter</w:t>
      </w:r>
      <w:r w:rsidR="00054234">
        <w:softHyphen/>
      </w:r>
      <w:r>
        <w:t xml:space="preserve">netzugang und einer installierten Software für einen digitalen Globus. </w:t>
      </w:r>
    </w:p>
    <w:p w14:paraId="4DCCCAA0" w14:textId="535959DD" w:rsidR="00CE3573" w:rsidRDefault="00CE3573" w:rsidP="00CE3573">
      <w:r>
        <w:t>Die Einheit ist auf zwei Unterrichtsstunden ange</w:t>
      </w:r>
      <w:r w:rsidR="00054234">
        <w:softHyphen/>
      </w:r>
      <w:r>
        <w:t>legt</w:t>
      </w:r>
      <w:r w:rsidR="007A5234" w:rsidRPr="007A5234">
        <w:t>. In der ersten Phase werden räumlich Lage, natürliche und anthropogene Grundlagen sowie die ursprüngliche Ver- und Entsorgungssituation in Gruppenarbeit ermittelt und in gemeinsamer Arbeit zusammenge-führt. In der zweiten Phase werden ebenfalls in Gruppenarbeit die wasserbaulichen Maßnahmen beschrieben und danach in gemein</w:t>
      </w:r>
      <w:r w:rsidR="007A5234">
        <w:softHyphen/>
      </w:r>
      <w:r w:rsidR="007A5234" w:rsidRPr="007A5234">
        <w:t xml:space="preserve">samer Arbeit ausgewertet und kritisch beleuchtet. </w:t>
      </w:r>
      <w:r>
        <w:t xml:space="preserve"> </w:t>
      </w:r>
      <w:r w:rsidR="007A5234" w:rsidRPr="007A5234">
        <w:t>Der modulare Aufbau ermöglicht Kürzungen bei den Arbeitsaufträgen.</w:t>
      </w:r>
      <w:r>
        <w:t xml:space="preserve"> So kann zum Beispiel die erste Phase der Gruppenarbeit entfallen und deren Ergebnis als Textinformation den </w:t>
      </w:r>
      <w:r w:rsidR="007A5234" w:rsidRPr="007A5234">
        <w:t>Lerngruppen in der</w:t>
      </w:r>
      <w:r w:rsidR="007A5234">
        <w:t xml:space="preserve"> </w:t>
      </w:r>
      <w:r>
        <w:t>zweiten Phase mitgegeben werden.</w:t>
      </w:r>
    </w:p>
    <w:p w14:paraId="448635E4" w14:textId="364B7670" w:rsidR="00CE3573" w:rsidRDefault="00DC57CD" w:rsidP="00CE3573">
      <w:r w:rsidRPr="002B3B6C">
        <w:rPr>
          <w:rStyle w:val="ekvfett"/>
        </w:rPr>
        <w:drawing>
          <wp:anchor distT="107950" distB="540385" distL="114300" distR="114300" simplePos="0" relativeHeight="251643904" behindDoc="1" locked="0" layoutInCell="1" allowOverlap="1" wp14:anchorId="1812885B" wp14:editId="6D1B3C5B">
            <wp:simplePos x="0" y="0"/>
            <wp:positionH relativeFrom="margin">
              <wp:posOffset>-6350</wp:posOffset>
            </wp:positionH>
            <wp:positionV relativeFrom="paragraph">
              <wp:posOffset>1231569</wp:posOffset>
            </wp:positionV>
            <wp:extent cx="5994000" cy="2700000"/>
            <wp:effectExtent l="0" t="0" r="6985" b="5715"/>
            <wp:wrapTight wrapText="bothSides">
              <wp:wrapPolygon edited="0">
                <wp:start x="0" y="0"/>
                <wp:lineTo x="0" y="21493"/>
                <wp:lineTo x="21557" y="21493"/>
                <wp:lineTo x="21557" y="0"/>
                <wp:lineTo x="0" y="0"/>
              </wp:wrapPolygon>
            </wp:wrapTight>
            <wp:docPr id="1" name="Grafik 1" descr="S012828700_AT_04-679-y"/>
            <wp:cNvGraphicFramePr/>
            <a:graphic xmlns:a="http://schemas.openxmlformats.org/drawingml/2006/main">
              <a:graphicData uri="http://schemas.openxmlformats.org/drawingml/2006/picture">
                <pic:pic xmlns:pic="http://schemas.openxmlformats.org/drawingml/2006/picture">
                  <pic:nvPicPr>
                    <pic:cNvPr id="1" name="Grafik 1" descr="S012828700_AT_04-679-y"/>
                    <pic:cNvPicPr/>
                  </pic:nvPicPr>
                  <pic:blipFill>
                    <a:blip r:embed="rId8" cstate="print">
                      <a:extLst>
                        <a:ext uri="{28A0092B-C50C-407E-A947-70E740481C1C}">
                          <a14:useLocalDpi xmlns:a14="http://schemas.microsoft.com/office/drawing/2010/main"/>
                        </a:ext>
                      </a:extLst>
                    </a:blip>
                    <a:stretch>
                      <a:fillRect/>
                    </a:stretch>
                  </pic:blipFill>
                  <pic:spPr>
                    <a:xfrm>
                      <a:off x="0" y="0"/>
                      <a:ext cx="5994000" cy="2700000"/>
                    </a:xfrm>
                    <a:prstGeom prst="rect">
                      <a:avLst/>
                    </a:prstGeom>
                  </pic:spPr>
                </pic:pic>
              </a:graphicData>
            </a:graphic>
            <wp14:sizeRelH relativeFrom="margin">
              <wp14:pctWidth>0</wp14:pctWidth>
            </wp14:sizeRelH>
            <wp14:sizeRelV relativeFrom="margin">
              <wp14:pctHeight>0</wp14:pctHeight>
            </wp14:sizeRelV>
          </wp:anchor>
        </w:drawing>
      </w:r>
      <w:r w:rsidR="00CE3573">
        <w:t>Aufgrund der übersichtlichen Strukturierung und Gestaltung der Karte eignet sie sich für eine Inter</w:t>
      </w:r>
      <w:r w:rsidR="00054234">
        <w:softHyphen/>
      </w:r>
      <w:r w:rsidR="00CE3573">
        <w:t>pretation ab Klasse 7. Die Karte ist aber auch prä</w:t>
      </w:r>
      <w:r w:rsidR="00054234">
        <w:softHyphen/>
      </w:r>
      <w:r w:rsidR="00CE3573">
        <w:t xml:space="preserve">destiniert für die Bearbeitung in der Oberstufe, am besten in Einzel- oder Partnerarbeit. Hierzu ist ein </w:t>
      </w:r>
      <w:r w:rsidR="008772F1" w:rsidRPr="008772F1">
        <w:t>separates</w:t>
      </w:r>
      <w:r w:rsidR="00CE3573">
        <w:t xml:space="preserve"> oberstufengerechtes Arbeitsblatt erstellt. </w:t>
      </w:r>
      <w:r w:rsidR="00CE3573">
        <w:t xml:space="preserve">Für die Lehrerinnen und Lehrer stehen </w:t>
      </w:r>
      <w:r w:rsidR="00CE3573" w:rsidRPr="00CE3573">
        <w:t>interaktive Unterrichtsstrukturen</w:t>
      </w:r>
      <w:r w:rsidR="00CE3573">
        <w:t xml:space="preserve"> im Powerpoint-Format editier</w:t>
      </w:r>
      <w:r w:rsidR="00054234">
        <w:softHyphen/>
      </w:r>
      <w:r w:rsidR="00CE3573">
        <w:t>bar zur Verfügung. Zusätzliche Hinweise liefern auch die Didaktischen Kommentare auf dem Digitalen Unterrichtsassistenten zum Haack Welt</w:t>
      </w:r>
      <w:r w:rsidR="00054234">
        <w:softHyphen/>
      </w:r>
      <w:r w:rsidR="00CE3573">
        <w:t xml:space="preserve">atlas. </w:t>
      </w:r>
    </w:p>
    <w:p w14:paraId="123DF13A" w14:textId="6AEEB96C" w:rsidR="00CE3573" w:rsidRDefault="00CE3573" w:rsidP="00CE3573"/>
    <w:p w14:paraId="6D5BE6FB" w14:textId="149AA7A9" w:rsidR="00CE3573" w:rsidRDefault="00CE3573" w:rsidP="00DC57CD">
      <w:pPr>
        <w:pStyle w:val="ekvue3arial"/>
      </w:pPr>
      <w:r>
        <w:t>Hintergrundinformationen</w:t>
      </w:r>
    </w:p>
    <w:p w14:paraId="4B053D49" w14:textId="5BB4E970" w:rsidR="00CE3573" w:rsidRDefault="002A4562" w:rsidP="00CE3573">
      <w:r w:rsidRPr="002A4562">
        <w:t xml:space="preserve">Dieses Kartenbeispiel thematisiert Maßnahmen zur Erfüllung des Sustainable Development Goal Nr. 6 der Vereinten Nationen, mit dem sich die Staaten-gemeinschaft auf die Verfügbarkeit von sauberem Wasser und Sanitäreinrichtungen für alle Menschen verpflichtet hat. </w:t>
      </w:r>
      <w:r w:rsidR="008772F1" w:rsidRPr="008772F1">
        <w:t>Die</w:t>
      </w:r>
      <w:r w:rsidR="00CE3573">
        <w:t xml:space="preserve"> Projektstudie steht stellver</w:t>
      </w:r>
      <w:r>
        <w:softHyphen/>
      </w:r>
      <w:r w:rsidR="00CE3573">
        <w:t>tre</w:t>
      </w:r>
      <w:r>
        <w:softHyphen/>
      </w:r>
      <w:r w:rsidR="00CE3573">
        <w:t>tend für eine kommunale Wasserwirtschaft in abge</w:t>
      </w:r>
      <w:r>
        <w:softHyphen/>
      </w:r>
      <w:r w:rsidR="00CE3573">
        <w:t>legenen länd</w:t>
      </w:r>
      <w:r w:rsidR="00054234">
        <w:softHyphen/>
      </w:r>
      <w:r w:rsidR="00CE3573">
        <w:t>lichen Gebieten in Schwellen</w:t>
      </w:r>
      <w:r>
        <w:softHyphen/>
      </w:r>
      <w:r w:rsidR="00CE3573">
        <w:t>ländern, hier am Bei</w:t>
      </w:r>
      <w:r w:rsidR="00054234">
        <w:softHyphen/>
      </w:r>
      <w:r w:rsidR="00CE3573">
        <w:t>spiel Indiens. Obwohl weltweit Fort</w:t>
      </w:r>
      <w:r>
        <w:softHyphen/>
      </w:r>
      <w:r w:rsidR="00CE3573">
        <w:t>schritte in der Wasserversorgung der Bevölke</w:t>
      </w:r>
      <w:r>
        <w:softHyphen/>
      </w:r>
      <w:r w:rsidR="00CE3573">
        <w:t>rung zu verzeichnen sind, sind Schwellen- und Entwick</w:t>
      </w:r>
      <w:r>
        <w:softHyphen/>
      </w:r>
      <w:r w:rsidR="00CE3573">
        <w:t>lungs</w:t>
      </w:r>
      <w:r>
        <w:softHyphen/>
      </w:r>
      <w:r w:rsidR="00CE3573">
        <w:t>länder bis</w:t>
      </w:r>
      <w:r w:rsidR="00054234">
        <w:softHyphen/>
      </w:r>
      <w:r w:rsidR="00CE3573">
        <w:t>lang wenig in der Lage, ländlich periphere Räume mit einem Wassersystem natio</w:t>
      </w:r>
      <w:r>
        <w:softHyphen/>
      </w:r>
      <w:r w:rsidR="00CE3573">
        <w:t xml:space="preserve">nalen Standards auszustatten. </w:t>
      </w:r>
      <w:r w:rsidR="008772F1" w:rsidRPr="008772F1">
        <w:t>Selbstverständ</w:t>
      </w:r>
      <w:r>
        <w:softHyphen/>
      </w:r>
      <w:r w:rsidR="008772F1" w:rsidRPr="008772F1">
        <w:t>lich</w:t>
      </w:r>
      <w:r w:rsidR="008772F1">
        <w:t xml:space="preserve"> </w:t>
      </w:r>
      <w:r w:rsidR="00CE3573">
        <w:t>sollte</w:t>
      </w:r>
      <w:r w:rsidR="008772F1">
        <w:t xml:space="preserve"> </w:t>
      </w:r>
      <w:r w:rsidR="008772F1" w:rsidRPr="008772F1">
        <w:t>auch in diesen Räumen</w:t>
      </w:r>
      <w:r w:rsidR="008772F1">
        <w:t xml:space="preserve"> </w:t>
      </w:r>
      <w:r w:rsidR="00CE3573">
        <w:t xml:space="preserve">die </w:t>
      </w:r>
      <w:r w:rsidR="008772F1" w:rsidRPr="008772F1">
        <w:t>bisher prakti</w:t>
      </w:r>
      <w:r>
        <w:softHyphen/>
      </w:r>
      <w:r w:rsidR="008772F1" w:rsidRPr="008772F1">
        <w:t>zierte gesundheits</w:t>
      </w:r>
      <w:r>
        <w:softHyphen/>
      </w:r>
      <w:r w:rsidR="008772F1" w:rsidRPr="008772F1">
        <w:t>gefährdende</w:t>
      </w:r>
      <w:r w:rsidR="008772F1">
        <w:t xml:space="preserve"> </w:t>
      </w:r>
      <w:r w:rsidR="00CE3573">
        <w:t>Wasserbeschaffung und Abwasser</w:t>
      </w:r>
      <w:r>
        <w:softHyphen/>
      </w:r>
      <w:r w:rsidR="00CE3573">
        <w:t>ent</w:t>
      </w:r>
      <w:r w:rsidR="00054234">
        <w:softHyphen/>
      </w:r>
      <w:r w:rsidR="00CE3573">
        <w:t>sorgung nicht mehr weiterbe</w:t>
      </w:r>
      <w:r>
        <w:softHyphen/>
      </w:r>
      <w:r w:rsidR="00CE3573">
        <w:t>trieben werden. Deshalb wird in diesem Beispiel ein Weg aufge</w:t>
      </w:r>
      <w:r>
        <w:softHyphen/>
      </w:r>
      <w:r w:rsidR="00CE3573">
        <w:t>zeigt,</w:t>
      </w:r>
      <w:r>
        <w:t xml:space="preserve"> </w:t>
      </w:r>
      <w:r w:rsidRPr="002A4562">
        <w:t>verbesserte</w:t>
      </w:r>
      <w:r w:rsidR="00CE3573">
        <w:t xml:space="preserve"> Wasserver- und </w:t>
      </w:r>
      <w:r>
        <w:t>-</w:t>
      </w:r>
      <w:r w:rsidR="00054234" w:rsidRPr="00054234">
        <w:rPr>
          <w:w w:val="1"/>
        </w:rPr>
        <w:t> </w:t>
      </w:r>
      <w:r w:rsidR="00CE3573">
        <w:t>entsor</w:t>
      </w:r>
      <w:r>
        <w:softHyphen/>
      </w:r>
      <w:r w:rsidR="00CE3573">
        <w:t>gungs</w:t>
      </w:r>
      <w:r>
        <w:softHyphen/>
      </w:r>
      <w:r>
        <w:softHyphen/>
      </w:r>
      <w:r w:rsidR="00CE3573">
        <w:t>systeme als Insellösung mithilfe der lokalen Be</w:t>
      </w:r>
      <w:r>
        <w:softHyphen/>
      </w:r>
      <w:r w:rsidR="00CE3573">
        <w:t>völkerung aufzubauen und durch sie betreiben und warten zu lassen.</w:t>
      </w:r>
    </w:p>
    <w:p w14:paraId="230D06B1" w14:textId="026A7928" w:rsidR="00CE3573" w:rsidRDefault="00CE3573" w:rsidP="00CE3573">
      <w:r>
        <w:t>Projektgebiet ist das Dorf JyotSujan und die klei</w:t>
      </w:r>
      <w:r w:rsidR="00054234">
        <w:softHyphen/>
      </w:r>
      <w:r>
        <w:t xml:space="preserve">nere Nachbargemeinde Malpara mit zusammen </w:t>
      </w:r>
    </w:p>
    <w:p w14:paraId="45C680BA" w14:textId="39FA46DF" w:rsidR="00CE3573" w:rsidRDefault="00CE3573" w:rsidP="00CE3573">
      <w:r>
        <w:t>ca.</w:t>
      </w:r>
      <w:r w:rsidR="001E41C8">
        <w:t> </w:t>
      </w:r>
      <w:r>
        <w:t>2</w:t>
      </w:r>
      <w:r w:rsidR="002A4562" w:rsidRPr="002A4562">
        <w:rPr>
          <w:w w:val="50"/>
        </w:rPr>
        <w:t xml:space="preserve"> </w:t>
      </w:r>
      <w:r>
        <w:t>400</w:t>
      </w:r>
      <w:r w:rsidR="001E41C8">
        <w:t> </w:t>
      </w:r>
      <w:r>
        <w:t>Einwohnern. Die Dörfer liegen im indi</w:t>
      </w:r>
      <w:r w:rsidR="00054234">
        <w:softHyphen/>
      </w:r>
      <w:r>
        <w:t xml:space="preserve">schen Teil Bengalens im Bereich des Gangesdeltas am Hugli, einem Mündungsarm des Ganges, etwa </w:t>
      </w:r>
      <w:r>
        <w:lastRenderedPageBreak/>
        <w:t>170</w:t>
      </w:r>
      <w:r w:rsidR="00054234">
        <w:rPr>
          <w:w w:val="50"/>
        </w:rPr>
        <w:t> </w:t>
      </w:r>
      <w:r>
        <w:t>km Luftlinie nördlich von Kalkutta. Es herrscht Monsunklima der tropisch wechselfeuchten Zone mit längerer Regenzeit vor, wobei am Ende der Trockenzeit im Mai Tagestemperaturen von bis zu 43</w:t>
      </w:r>
      <w:r w:rsidR="00054234">
        <w:rPr>
          <w:w w:val="50"/>
        </w:rPr>
        <w:t> </w:t>
      </w:r>
      <w:r>
        <w:t>°C erreicht werden können.</w:t>
      </w:r>
      <w:r w:rsidR="00707A02">
        <w:t xml:space="preserve"> </w:t>
      </w:r>
      <w:r w:rsidR="00707A02" w:rsidRPr="00707A02">
        <w:t>In einzelnen Jahren können überdurchschnittliche Monsunnieder</w:t>
      </w:r>
      <w:r w:rsidR="008D2C96">
        <w:softHyphen/>
      </w:r>
      <w:r w:rsidR="00707A02" w:rsidRPr="00707A02">
        <w:t>schlä</w:t>
      </w:r>
      <w:r w:rsidR="00F86452">
        <w:softHyphen/>
      </w:r>
      <w:r w:rsidR="00707A02" w:rsidRPr="00707A02">
        <w:t>ge auftreten, was durch den Klimawandel noch ver</w:t>
      </w:r>
      <w:r w:rsidR="00F86452">
        <w:softHyphen/>
      </w:r>
      <w:r w:rsidR="00707A02" w:rsidRPr="00707A02">
        <w:t>stärkt wird.</w:t>
      </w:r>
    </w:p>
    <w:p w14:paraId="6B4543E6" w14:textId="71BFBA59" w:rsidR="00CE3573" w:rsidRDefault="00CE3573" w:rsidP="00CE3573">
      <w:r>
        <w:t>Projektträger sind das indische Wissenschafts- und Technologieministerium (Indian Department of Science and Technology, DST) und die Europä</w:t>
      </w:r>
      <w:r w:rsidR="00054234">
        <w:softHyphen/>
      </w:r>
      <w:r>
        <w:t>ische Union.</w:t>
      </w:r>
    </w:p>
    <w:p w14:paraId="5B4AB0B6" w14:textId="0D12FE93" w:rsidR="00CE3573" w:rsidRDefault="00CE3573" w:rsidP="00CE3573">
      <w:r>
        <w:t>Im Detail besteht diese Studie aus drei Teilprojek</w:t>
      </w:r>
      <w:r w:rsidR="00054234">
        <w:softHyphen/>
      </w:r>
      <w:r>
        <w:t>ten: Zur Trinkwassergewinnung soll zum einen Regenwasser über eine solarbetriebene Pilotanlage aufbereitet werden, zum anderen traditionell Brunnen</w:t>
      </w:r>
      <w:r w:rsidR="00F210C7">
        <w:softHyphen/>
      </w:r>
      <w:r>
        <w:t>wasser zentral gewonnen und gereinigt werden. Das dritte Projekt befasst sich mit einer organisierten Abwasserentsorgung. Die Hilfe zur Selbsthilfe steht hier im Vordergrund. Das heißt, sowohl Aufbau als auch Wartung werden von der Dorfbevölkerung durchgeführt. Finanzierung, Knowhow und Berechnungen steuern die Projekt</w:t>
      </w:r>
      <w:r w:rsidR="00F210C7">
        <w:softHyphen/>
      </w:r>
      <w:r>
        <w:t xml:space="preserve">träger bei. Eine Zusammenfassung der Studie kann als Konferenzpapier unter dem Suchbegriff „Sustainable Integrated Water Supply for Rural Communities“ heruntergeladen werden (Stand Januar 2023). </w:t>
      </w:r>
    </w:p>
    <w:p w14:paraId="5B6A0E28" w14:textId="7FAA6FA1" w:rsidR="00CE3573" w:rsidRDefault="00CE3573" w:rsidP="00CE3573">
      <w:r>
        <w:t>Im Unterricht sollte nicht die Option auf Umsetzung, sondern die wissenschaftlich-technisch belegte Mach</w:t>
      </w:r>
      <w:r w:rsidR="00F210C7">
        <w:softHyphen/>
      </w:r>
      <w:r>
        <w:t>barkeit im Vordergrund stehen, was heißt, dass von einer Umsetzung ausgegangen werden sollte.</w:t>
      </w:r>
    </w:p>
    <w:p w14:paraId="0EADFEC8" w14:textId="77777777" w:rsidR="00CE3573" w:rsidRDefault="00CE3573" w:rsidP="00CE3573"/>
    <w:p w14:paraId="441407DC" w14:textId="77777777" w:rsidR="00CE3573" w:rsidRDefault="00CE3573" w:rsidP="00DC57CD">
      <w:pPr>
        <w:pStyle w:val="ekvue4arial"/>
      </w:pPr>
      <w:r>
        <w:t>Wirtschaft und Energieversorgung</w:t>
      </w:r>
    </w:p>
    <w:p w14:paraId="4F7E6E85" w14:textId="77B72687" w:rsidR="00CE3573" w:rsidRDefault="00CE3573" w:rsidP="00CE3573">
      <w:r>
        <w:t xml:space="preserve">Die Wirtschaftliche Grundlage der Dörfer bildet die Landwirtschaft, deren Produkte sowohl für den eigenen Bedarf, als auch für den kleinen Handel verwendet werden. Es besteht eine gemischte Struktur aus Tierweiden und Feldern mit Weizen-, Reis-, Gemüse, Bananen- und Mangoanbau. Die Tanks werden sowohl für die Fischzucht, als auch für Reiskulturen und zusätzlich als Wasserspeicher genutzt. In der Trockenzeit von Oktober bis Mai wird </w:t>
      </w:r>
      <w:r w:rsidR="00CE64D8" w:rsidRPr="00CE64D8">
        <w:t>mit Brunnenwasser, Tankwasser und</w:t>
      </w:r>
      <w:r w:rsidR="00CE64D8">
        <w:t xml:space="preserve"> </w:t>
      </w:r>
      <w:r>
        <w:t>Fluss</w:t>
      </w:r>
      <w:r w:rsidR="00CE64D8">
        <w:softHyphen/>
      </w:r>
      <w:r>
        <w:t>wasser aus dem Hugli bewässert. Chemische Düngemittel, Insektizide und Pestizide sind in Gebrauch. Die Dörfer sind an das Stromnetz angeschlossen, allerdings ist mit partiellen tägli</w:t>
      </w:r>
      <w:r w:rsidR="00F210C7">
        <w:softHyphen/>
      </w:r>
      <w:r>
        <w:t>chen Stromausfällen zu rechnen.</w:t>
      </w:r>
    </w:p>
    <w:p w14:paraId="4062B7DD" w14:textId="77777777" w:rsidR="00CE3573" w:rsidRDefault="00CE3573" w:rsidP="00CE3573"/>
    <w:p w14:paraId="26346112" w14:textId="1826A9B3" w:rsidR="00CE3573" w:rsidRDefault="001E41C8" w:rsidP="00DC57CD">
      <w:pPr>
        <w:pStyle w:val="ekvue4arial"/>
      </w:pPr>
      <w:r>
        <w:br w:type="column"/>
      </w:r>
      <w:r w:rsidR="00CE3573">
        <w:t>Ausgangssituation der Wasserversorgung</w:t>
      </w:r>
    </w:p>
    <w:p w14:paraId="427CA377" w14:textId="0401B429" w:rsidR="00CE3573" w:rsidRDefault="00CE3573" w:rsidP="00CE3573">
      <w:r>
        <w:t>Der Wasserverbrauch eines Dorfbewohners beträgt durchschnittlich 38</w:t>
      </w:r>
      <w:r w:rsidR="00F210C7">
        <w:t> </w:t>
      </w:r>
      <w:r>
        <w:t>Liter pro Person und Tag</w:t>
      </w:r>
      <w:r w:rsidR="00707A02" w:rsidRPr="00707A02">
        <w:t>, Nutz</w:t>
      </w:r>
      <w:r w:rsidR="00707A02">
        <w:softHyphen/>
      </w:r>
      <w:r w:rsidR="00707A02" w:rsidRPr="00707A02">
        <w:t>tiere nicht eingerechnet</w:t>
      </w:r>
      <w:r>
        <w:t xml:space="preserve"> (im Vergleich Deutschland: 128</w:t>
      </w:r>
      <w:r w:rsidR="00F210C7">
        <w:t> </w:t>
      </w:r>
      <w:r>
        <w:t>Liter pro Person, Umweltbundesamt 2022). Fast alle Haushalte verfügen über eigene Brunnen. Während der Trockenzeit kann der Grundwasser</w:t>
      </w:r>
      <w:r w:rsidR="00F210C7">
        <w:softHyphen/>
      </w:r>
      <w:r>
        <w:t>spiegel – auch aufgrund von Übernutzung – auf unter 3</w:t>
      </w:r>
      <w:r w:rsidR="00F210C7" w:rsidRPr="00F210C7">
        <w:rPr>
          <w:w w:val="50"/>
        </w:rPr>
        <w:t> </w:t>
      </w:r>
      <w:r>
        <w:t>m sinken und somit etliche Brunnen</w:t>
      </w:r>
      <w:r w:rsidR="00F210C7">
        <w:softHyphen/>
      </w:r>
      <w:r>
        <w:t>schäch</w:t>
      </w:r>
      <w:r w:rsidR="00F210C7">
        <w:softHyphen/>
      </w:r>
      <w:r>
        <w:t>te trockenfallen. Grundwasser und somit Brunnen</w:t>
      </w:r>
      <w:r w:rsidR="00F210C7">
        <w:softHyphen/>
      </w:r>
      <w:r>
        <w:t>wasser sind teilweise erheblich mit Arsen konta</w:t>
      </w:r>
      <w:r w:rsidR="00F210C7">
        <w:softHyphen/>
      </w:r>
      <w:r>
        <w:t>mi</w:t>
      </w:r>
      <w:r w:rsidR="00F210C7">
        <w:softHyphen/>
      </w:r>
      <w:r>
        <w:t>niert. Die Herkunft des Arsens ist natürli</w:t>
      </w:r>
      <w:r w:rsidR="00F210C7">
        <w:softHyphen/>
      </w:r>
      <w:r>
        <w:t>chen Ur</w:t>
      </w:r>
      <w:r w:rsidR="00F210C7">
        <w:softHyphen/>
      </w:r>
      <w:r>
        <w:t>sprungs. Arsenhaltige Sedimente aus dem Hima</w:t>
      </w:r>
      <w:r w:rsidR="00F210C7">
        <w:softHyphen/>
      </w:r>
      <w:r>
        <w:t>laya werden in die Mündungsgebiete der gro</w:t>
      </w:r>
      <w:r w:rsidR="00F210C7">
        <w:softHyphen/>
      </w:r>
      <w:r>
        <w:t>ßen Flusssysteme des Ganges und des Brahmaputra geschwemmt. Die intensive Grundwassernutzung fördert zudem die Auswaschung und somit das Frei</w:t>
      </w:r>
      <w:r w:rsidR="00F210C7">
        <w:softHyphen/>
      </w:r>
      <w:r>
        <w:t>werden des Arsens. Annähernd 500</w:t>
      </w:r>
      <w:r w:rsidR="00F210C7" w:rsidRPr="00F210C7">
        <w:rPr>
          <w:w w:val="50"/>
        </w:rPr>
        <w:t> </w:t>
      </w:r>
      <w:r>
        <w:t>Mio. Men</w:t>
      </w:r>
      <w:r w:rsidR="00F210C7">
        <w:softHyphen/>
      </w:r>
      <w:r>
        <w:t>schen sind in Indien und Bangladesch von arsen</w:t>
      </w:r>
      <w:r w:rsidR="00F210C7">
        <w:softHyphen/>
      </w:r>
      <w:r>
        <w:t>belastetem Wasser betroffen. Die gesundheitlichen Folgen der jahrelangen Arsenexposition sind Darm</w:t>
      </w:r>
      <w:r w:rsidR="00F210C7">
        <w:softHyphen/>
      </w:r>
      <w:r>
        <w:t>beschwerden, Muskelschwäche, Leber- und Nerven</w:t>
      </w:r>
      <w:r w:rsidR="00F210C7">
        <w:softHyphen/>
      </w:r>
      <w:r>
        <w:t>schädigungen sowie überdurchschnittlich viele Krebserkrankungen. Die Krankheitsausfälle beeinträchtigen wirtschaftliche Aktivitäten und stö</w:t>
      </w:r>
      <w:r w:rsidR="00F210C7">
        <w:softHyphen/>
      </w:r>
      <w:r>
        <w:t>ren das soziale Gefüge nicht nur in den Dorfge</w:t>
      </w:r>
      <w:r w:rsidR="00F210C7">
        <w:softHyphen/>
      </w:r>
      <w:r>
        <w:t>meinschaften.</w:t>
      </w:r>
    </w:p>
    <w:p w14:paraId="4297E159" w14:textId="77777777" w:rsidR="00CE3573" w:rsidRDefault="00CE3573" w:rsidP="00CE3573"/>
    <w:p w14:paraId="57ACFA5B" w14:textId="6A19170C" w:rsidR="00CE3573" w:rsidRDefault="00CE3573" w:rsidP="00DC57CD">
      <w:pPr>
        <w:pStyle w:val="ekvue4arial"/>
      </w:pPr>
      <w:r>
        <w:t xml:space="preserve">Ausgangssituation </w:t>
      </w:r>
      <w:r w:rsidR="008D2C96" w:rsidRPr="008D2C96">
        <w:t>der</w:t>
      </w:r>
      <w:r>
        <w:t xml:space="preserve"> sanitären Hygiene</w:t>
      </w:r>
    </w:p>
    <w:p w14:paraId="220D6BE6" w14:textId="2A5B1F5D" w:rsidR="00CE3573" w:rsidRDefault="00CE3573" w:rsidP="00CE3573">
      <w:r>
        <w:t>10</w:t>
      </w:r>
      <w:r w:rsidR="008604A4" w:rsidRPr="008604A4">
        <w:rPr>
          <w:w w:val="50"/>
        </w:rPr>
        <w:t> </w:t>
      </w:r>
      <w:r>
        <w:t>% der Dorfbevölkerung verfügt über Latrinen mit einem gewissen technischen Standard, 90</w:t>
      </w:r>
      <w:r w:rsidR="008604A4" w:rsidRPr="008604A4">
        <w:rPr>
          <w:w w:val="50"/>
        </w:rPr>
        <w:t> </w:t>
      </w:r>
      <w:r>
        <w:t>% ent</w:t>
      </w:r>
      <w:r w:rsidR="008604A4">
        <w:softHyphen/>
      </w:r>
      <w:r>
        <w:t>leeren in temporäre flache Erdlöcher oder auf frei</w:t>
      </w:r>
      <w:r w:rsidR="008604A4">
        <w:softHyphen/>
      </w:r>
      <w:r>
        <w:t>em Feld. Haushaltsabfälle und Waschwasser wer</w:t>
      </w:r>
      <w:r w:rsidR="008604A4">
        <w:softHyphen/>
      </w:r>
      <w:r>
        <w:t>den in Gruben geschüttet, die sich oft in der Nähe der eigenen Brunnen befinden.</w:t>
      </w:r>
    </w:p>
    <w:p w14:paraId="3202B490" w14:textId="36DEE966" w:rsidR="00CE3573" w:rsidRDefault="001E41C8" w:rsidP="00DC57CD">
      <w:pPr>
        <w:pStyle w:val="ekvue3arial"/>
      </w:pPr>
      <w:r>
        <w:br w:type="column"/>
      </w:r>
      <w:r w:rsidR="00D02688">
        <w:lastRenderedPageBreak/>
        <mc:AlternateContent>
          <mc:Choice Requires="wpg">
            <w:drawing>
              <wp:anchor distT="0" distB="0" distL="114300" distR="114300" simplePos="0" relativeHeight="251678720" behindDoc="0" locked="0" layoutInCell="1" allowOverlap="1" wp14:anchorId="20ACAC19" wp14:editId="00E08CFC">
                <wp:simplePos x="0" y="0"/>
                <wp:positionH relativeFrom="column">
                  <wp:posOffset>3029530</wp:posOffset>
                </wp:positionH>
                <wp:positionV relativeFrom="paragraph">
                  <wp:posOffset>273050</wp:posOffset>
                </wp:positionV>
                <wp:extent cx="2905456" cy="8403259"/>
                <wp:effectExtent l="0" t="19050" r="0" b="0"/>
                <wp:wrapTight wrapText="bothSides">
                  <wp:wrapPolygon edited="0">
                    <wp:start x="0" y="-49"/>
                    <wp:lineTo x="0" y="21546"/>
                    <wp:lineTo x="21104" y="21546"/>
                    <wp:lineTo x="21388" y="21105"/>
                    <wp:lineTo x="17847" y="20322"/>
                    <wp:lineTo x="17847" y="16404"/>
                    <wp:lineTo x="18980" y="16404"/>
                    <wp:lineTo x="21246" y="15866"/>
                    <wp:lineTo x="21246" y="15621"/>
                    <wp:lineTo x="17847" y="14837"/>
                    <wp:lineTo x="17847" y="10920"/>
                    <wp:lineTo x="18980" y="10920"/>
                    <wp:lineTo x="21246" y="10381"/>
                    <wp:lineTo x="21388" y="10136"/>
                    <wp:lineTo x="17847" y="9353"/>
                    <wp:lineTo x="17847" y="5436"/>
                    <wp:lineTo x="19121" y="5436"/>
                    <wp:lineTo x="21246" y="4946"/>
                    <wp:lineTo x="21104" y="4652"/>
                    <wp:lineTo x="17988" y="3869"/>
                    <wp:lineTo x="17988" y="-49"/>
                    <wp:lineTo x="0" y="-49"/>
                  </wp:wrapPolygon>
                </wp:wrapTight>
                <wp:docPr id="61" name="Gruppieren 61"/>
                <wp:cNvGraphicFramePr/>
                <a:graphic xmlns:a="http://schemas.openxmlformats.org/drawingml/2006/main">
                  <a:graphicData uri="http://schemas.microsoft.com/office/word/2010/wordprocessingGroup">
                    <wpg:wgp>
                      <wpg:cNvGrpSpPr/>
                      <wpg:grpSpPr>
                        <a:xfrm>
                          <a:off x="0" y="0"/>
                          <a:ext cx="2905456" cy="8403259"/>
                          <a:chOff x="0" y="0"/>
                          <a:chExt cx="2905456" cy="8403259"/>
                        </a:xfrm>
                      </wpg:grpSpPr>
                      <wpg:grpSp>
                        <wpg:cNvPr id="42" name="Gruppieren 42"/>
                        <wpg:cNvGrpSpPr/>
                        <wpg:grpSpPr>
                          <a:xfrm>
                            <a:off x="7951" y="0"/>
                            <a:ext cx="2897505" cy="2017253"/>
                            <a:chOff x="0" y="0"/>
                            <a:chExt cx="2897505" cy="2017253"/>
                          </a:xfrm>
                        </wpg:grpSpPr>
                        <pic:pic xmlns:pic="http://schemas.openxmlformats.org/drawingml/2006/picture">
                          <pic:nvPicPr>
                            <pic:cNvPr id="3" name="Grafik 3" descr="pp01_HWA3_Interaktive_Struktur_F1 (Marketingarchiv)"/>
                            <pic:cNvPicPr>
                              <a:picLocks noChangeAspect="1"/>
                            </pic:cNvPicPr>
                          </pic:nvPicPr>
                          <pic:blipFill>
                            <a:blip r:embed="rId9" cstate="print">
                              <a:extLst>
                                <a:ext uri="{28A0092B-C50C-407E-A947-70E740481C1C}">
                                  <a14:useLocalDpi xmlns:a14="http://schemas.microsoft.com/office/drawing/2010/main"/>
                                </a:ext>
                              </a:extLst>
                            </a:blip>
                            <a:stretch>
                              <a:fillRect/>
                            </a:stretch>
                          </pic:blipFill>
                          <pic:spPr>
                            <a:xfrm>
                              <a:off x="32698" y="0"/>
                              <a:ext cx="2332355" cy="1752600"/>
                            </a:xfrm>
                            <a:prstGeom prst="rect">
                              <a:avLst/>
                            </a:prstGeom>
                            <a:ln w="6350">
                              <a:solidFill>
                                <a:schemeClr val="tx1"/>
                              </a:solidFill>
                            </a:ln>
                          </pic:spPr>
                        </pic:pic>
                        <wps:wsp>
                          <wps:cNvPr id="5" name="Textfeld 2"/>
                          <wps:cNvSpPr txBox="1">
                            <a:spLocks noChangeArrowheads="1"/>
                          </wps:cNvSpPr>
                          <wps:spPr bwMode="auto">
                            <a:xfrm>
                              <a:off x="0" y="1761983"/>
                              <a:ext cx="2897505" cy="255270"/>
                            </a:xfrm>
                            <a:prstGeom prst="rect">
                              <a:avLst/>
                            </a:prstGeom>
                            <a:noFill/>
                            <a:ln w="9525">
                              <a:noFill/>
                              <a:miter lim="800000"/>
                              <a:headEnd/>
                              <a:tailEnd/>
                            </a:ln>
                          </wps:spPr>
                          <wps:txbx>
                            <w:txbxContent>
                              <w:p w14:paraId="396F2E7D" w14:textId="52D09E6A" w:rsidR="00607882" w:rsidRPr="001E41C8" w:rsidRDefault="00607882" w:rsidP="001E41C8">
                                <w:pPr>
                                  <w:pStyle w:val="ekvbildlegende"/>
                                </w:pPr>
                                <w:r w:rsidRPr="001E41C8">
                                  <w:t>Unterrichtsstruktur, Folie 1</w:t>
                                </w:r>
                              </w:p>
                            </w:txbxContent>
                          </wps:txbx>
                          <wps:bodyPr rot="0" vert="horz" wrap="square" lIns="18000" tIns="45720" rIns="91440" bIns="45720" anchor="t" anchorCtr="0">
                            <a:noAutofit/>
                          </wps:bodyPr>
                        </wps:wsp>
                      </wpg:grpSp>
                      <wpg:grpSp>
                        <wpg:cNvPr id="43" name="Gruppieren 43"/>
                        <wpg:cNvGrpSpPr/>
                        <wpg:grpSpPr>
                          <a:xfrm>
                            <a:off x="0" y="2130950"/>
                            <a:ext cx="2897505" cy="2010410"/>
                            <a:chOff x="0" y="0"/>
                            <a:chExt cx="2897505" cy="2010429"/>
                          </a:xfrm>
                        </wpg:grpSpPr>
                        <pic:pic xmlns:pic="http://schemas.openxmlformats.org/drawingml/2006/picture">
                          <pic:nvPicPr>
                            <pic:cNvPr id="29" name="Grafik 29" descr="pp01_HWA3_Interaktive_Struktur_F2 (Marketingarchiv)"/>
                            <pic:cNvPicPr>
                              <a:picLocks noChangeAspect="1"/>
                            </pic:cNvPicPr>
                          </pic:nvPicPr>
                          <pic:blipFill>
                            <a:blip r:embed="rId10" cstate="print">
                              <a:extLst>
                                <a:ext uri="{28A0092B-C50C-407E-A947-70E740481C1C}">
                                  <a14:useLocalDpi xmlns:a14="http://schemas.microsoft.com/office/drawing/2010/main"/>
                                </a:ext>
                              </a:extLst>
                            </a:blip>
                            <a:stretch>
                              <a:fillRect/>
                            </a:stretch>
                          </pic:blipFill>
                          <pic:spPr>
                            <a:xfrm>
                              <a:off x="39522" y="0"/>
                              <a:ext cx="2332355" cy="1752600"/>
                            </a:xfrm>
                            <a:prstGeom prst="rect">
                              <a:avLst/>
                            </a:prstGeom>
                            <a:ln w="6350">
                              <a:solidFill>
                                <a:schemeClr val="tx1"/>
                              </a:solidFill>
                            </a:ln>
                          </pic:spPr>
                        </pic:pic>
                        <wps:wsp>
                          <wps:cNvPr id="28" name="Textfeld 2"/>
                          <wps:cNvSpPr txBox="1">
                            <a:spLocks noChangeArrowheads="1"/>
                          </wps:cNvSpPr>
                          <wps:spPr bwMode="auto">
                            <a:xfrm>
                              <a:off x="0" y="1755159"/>
                              <a:ext cx="2897505" cy="255270"/>
                            </a:xfrm>
                            <a:prstGeom prst="rect">
                              <a:avLst/>
                            </a:prstGeom>
                            <a:noFill/>
                            <a:ln w="9525">
                              <a:noFill/>
                              <a:miter lim="800000"/>
                              <a:headEnd/>
                              <a:tailEnd/>
                            </a:ln>
                          </wps:spPr>
                          <wps:txbx>
                            <w:txbxContent>
                              <w:p w14:paraId="0D68D1D6" w14:textId="09EC9FB1" w:rsidR="001E41C8" w:rsidRPr="00966DA8" w:rsidRDefault="001E41C8" w:rsidP="001E41C8">
                                <w:pPr>
                                  <w:pStyle w:val="ekvbildlegende"/>
                                </w:pPr>
                                <w:r w:rsidRPr="00607882">
                                  <w:t xml:space="preserve">Unterrichtsstruktur, Folie </w:t>
                                </w:r>
                                <w:r>
                                  <w:t>2</w:t>
                                </w:r>
                              </w:p>
                            </w:txbxContent>
                          </wps:txbx>
                          <wps:bodyPr rot="0" vert="horz" wrap="square" lIns="18000" tIns="45720" rIns="91440" bIns="45720" anchor="t" anchorCtr="0">
                            <a:noAutofit/>
                          </wps:bodyPr>
                        </wps:wsp>
                      </wpg:grpSp>
                      <wpg:grpSp>
                        <wpg:cNvPr id="44" name="Gruppieren 44"/>
                        <wpg:cNvGrpSpPr/>
                        <wpg:grpSpPr>
                          <a:xfrm>
                            <a:off x="0" y="4261899"/>
                            <a:ext cx="2897505" cy="2016760"/>
                            <a:chOff x="0" y="0"/>
                            <a:chExt cx="2897505" cy="2017253"/>
                          </a:xfrm>
                        </wpg:grpSpPr>
                        <pic:pic xmlns:pic="http://schemas.openxmlformats.org/drawingml/2006/picture">
                          <pic:nvPicPr>
                            <pic:cNvPr id="31" name="Grafik 31" descr="pp01_HWA3_Interaktive_Struktur_F3 (Marketingarchiv)"/>
                            <pic:cNvPicPr>
                              <a:picLocks noChangeAspect="1"/>
                            </pic:cNvPicPr>
                          </pic:nvPicPr>
                          <pic:blipFill>
                            <a:blip r:embed="rId11" cstate="print">
                              <a:extLst>
                                <a:ext uri="{28A0092B-C50C-407E-A947-70E740481C1C}">
                                  <a14:useLocalDpi xmlns:a14="http://schemas.microsoft.com/office/drawing/2010/main"/>
                                </a:ext>
                              </a:extLst>
                            </a:blip>
                            <a:srcRect/>
                            <a:stretch/>
                          </pic:blipFill>
                          <pic:spPr>
                            <a:xfrm>
                              <a:off x="42087" y="0"/>
                              <a:ext cx="2327224" cy="1752600"/>
                            </a:xfrm>
                            <a:prstGeom prst="rect">
                              <a:avLst/>
                            </a:prstGeom>
                            <a:ln w="6350">
                              <a:solidFill>
                                <a:schemeClr val="tx1"/>
                              </a:solidFill>
                            </a:ln>
                          </pic:spPr>
                        </pic:pic>
                        <wps:wsp>
                          <wps:cNvPr id="30" name="Textfeld 2"/>
                          <wps:cNvSpPr txBox="1">
                            <a:spLocks noChangeArrowheads="1"/>
                          </wps:cNvSpPr>
                          <wps:spPr bwMode="auto">
                            <a:xfrm>
                              <a:off x="0" y="1761983"/>
                              <a:ext cx="2897505" cy="255270"/>
                            </a:xfrm>
                            <a:prstGeom prst="rect">
                              <a:avLst/>
                            </a:prstGeom>
                            <a:noFill/>
                            <a:ln w="9525">
                              <a:noFill/>
                              <a:miter lim="800000"/>
                              <a:headEnd/>
                              <a:tailEnd/>
                            </a:ln>
                          </wps:spPr>
                          <wps:txbx>
                            <w:txbxContent>
                              <w:p w14:paraId="324F0B40" w14:textId="36920588" w:rsidR="001E41C8" w:rsidRPr="00966DA8" w:rsidRDefault="001E41C8" w:rsidP="001E41C8">
                                <w:pPr>
                                  <w:pStyle w:val="ekvbildlegende"/>
                                </w:pPr>
                                <w:r w:rsidRPr="00607882">
                                  <w:t xml:space="preserve">Unterrichtsstruktur, Folie </w:t>
                                </w:r>
                                <w:r>
                                  <w:t>3</w:t>
                                </w:r>
                              </w:p>
                            </w:txbxContent>
                          </wps:txbx>
                          <wps:bodyPr rot="0" vert="horz" wrap="square" lIns="18000" tIns="45720" rIns="91440" bIns="45720" anchor="t" anchorCtr="0">
                            <a:noAutofit/>
                          </wps:bodyPr>
                        </wps:wsp>
                      </wpg:grpSp>
                      <wpg:grpSp>
                        <wpg:cNvPr id="45" name="Gruppieren 45"/>
                        <wpg:cNvGrpSpPr/>
                        <wpg:grpSpPr>
                          <a:xfrm>
                            <a:off x="0" y="6392849"/>
                            <a:ext cx="2897505" cy="2010410"/>
                            <a:chOff x="0" y="0"/>
                            <a:chExt cx="2897505" cy="2010429"/>
                          </a:xfrm>
                        </wpg:grpSpPr>
                        <pic:pic xmlns:pic="http://schemas.openxmlformats.org/drawingml/2006/picture">
                          <pic:nvPicPr>
                            <pic:cNvPr id="35" name="Grafik 35" descr="pp01_HWA3_Interaktive_Struktur_F4 (Marketingarchiv)"/>
                            <pic:cNvPicPr>
                              <a:picLocks noChangeAspect="1"/>
                            </pic:cNvPicPr>
                          </pic:nvPicPr>
                          <pic:blipFill>
                            <a:blip r:embed="rId12" cstate="print">
                              <a:extLst>
                                <a:ext uri="{28A0092B-C50C-407E-A947-70E740481C1C}">
                                  <a14:useLocalDpi xmlns:a14="http://schemas.microsoft.com/office/drawing/2010/main"/>
                                </a:ext>
                              </a:extLst>
                            </a:blip>
                            <a:stretch>
                              <a:fillRect/>
                            </a:stretch>
                          </pic:blipFill>
                          <pic:spPr>
                            <a:xfrm>
                              <a:off x="39522" y="0"/>
                              <a:ext cx="2329180" cy="1752600"/>
                            </a:xfrm>
                            <a:prstGeom prst="rect">
                              <a:avLst/>
                            </a:prstGeom>
                            <a:ln w="6350">
                              <a:solidFill>
                                <a:schemeClr val="tx1"/>
                              </a:solidFill>
                            </a:ln>
                          </pic:spPr>
                        </pic:pic>
                        <wps:wsp>
                          <wps:cNvPr id="34" name="Textfeld 2"/>
                          <wps:cNvSpPr txBox="1">
                            <a:spLocks noChangeArrowheads="1"/>
                          </wps:cNvSpPr>
                          <wps:spPr bwMode="auto">
                            <a:xfrm>
                              <a:off x="0" y="1755159"/>
                              <a:ext cx="2897505" cy="255270"/>
                            </a:xfrm>
                            <a:prstGeom prst="rect">
                              <a:avLst/>
                            </a:prstGeom>
                            <a:noFill/>
                            <a:ln w="9525">
                              <a:noFill/>
                              <a:miter lim="800000"/>
                              <a:headEnd/>
                              <a:tailEnd/>
                            </a:ln>
                          </wps:spPr>
                          <wps:txbx>
                            <w:txbxContent>
                              <w:p w14:paraId="1C2A3E86" w14:textId="1D70DBC1" w:rsidR="001E41C8" w:rsidRPr="00966DA8" w:rsidRDefault="001E41C8" w:rsidP="001E41C8">
                                <w:pPr>
                                  <w:pStyle w:val="ekvbildlegende"/>
                                </w:pPr>
                                <w:r w:rsidRPr="00607882">
                                  <w:t xml:space="preserve">Unterrichtsstruktur, Folie </w:t>
                                </w:r>
                                <w:r>
                                  <w:t>4</w:t>
                                </w:r>
                              </w:p>
                            </w:txbxContent>
                          </wps:txbx>
                          <wps:bodyPr rot="0" vert="horz" wrap="square" lIns="18000" tIns="45720" rIns="91440" bIns="45720" anchor="t" anchorCtr="0">
                            <a:noAutofit/>
                          </wps:bodyPr>
                        </wps:wsp>
                      </wpg:grpSp>
                    </wpg:wgp>
                  </a:graphicData>
                </a:graphic>
              </wp:anchor>
            </w:drawing>
          </mc:Choice>
          <mc:Fallback>
            <w:pict>
              <v:group w14:anchorId="20ACAC19" id="Gruppieren 61" o:spid="_x0000_s1026" style="position:absolute;margin-left:238.55pt;margin-top:21.5pt;width:228.8pt;height:661.65pt;z-index:251678720" coordsize="29054,8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">
                <v:group id="Gruppieren 42" o:spid="_x0000_s1027" style="position:absolute;left:79;width:28975;height:20172" coordsize="28975,20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8" type="#_x0000_t75" alt="pp01_HWA3_Interaktive_Struktur_F1 (Marketingarchiv)" style="position:absolute;left:326;width:23324;height:17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" stroked="t" strokecolor="black [3213]" strokeweight=".5pt">
                    <v:imagedata r:id="rId13" o:title="pp01_HWA3_Interaktive_Struktur_F1 (Marketingarchiv)"/>
                    <v:path arrowok="t"/>
                  </v:shape>
                  <v:shapetype id="_x0000_t202" coordsize="21600,21600" o:spt="202" path="m,l,21600r21600,l21600,xe">
                    <v:stroke joinstyle="miter"/>
                    <v:path gradientshapeok="t" o:connecttype="rect"/>
                  </v:shapetype>
                  <v:shape id="Textfeld 2" o:spid="_x0000_s1029" type="#_x0000_t202" style="position:absolute;top:17619;width:28975;height:2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" filled="f" stroked="f">
                    <v:textbox inset=".5mm">
                      <w:txbxContent>
                        <w:p w14:paraId="396F2E7D" w14:textId="52D09E6A" w:rsidR="00607882" w:rsidRPr="001E41C8" w:rsidRDefault="00607882" w:rsidP="001E41C8">
                          <w:pPr>
                            <w:pStyle w:val="ekvbildlegende"/>
                          </w:pPr>
                          <w:r w:rsidRPr="001E41C8">
                            <w:t>Unterrichtsstruktur, Folie 1</w:t>
                          </w:r>
                        </w:p>
                      </w:txbxContent>
                    </v:textbox>
                  </v:shape>
                </v:group>
                <v:group id="Gruppieren 43" o:spid="_x0000_s1030" style="position:absolute;top:21309;width:28975;height:20104" coordsize="28975,20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Grafik 29" o:spid="_x0000_s1031" type="#_x0000_t75" alt="pp01_HWA3_Interaktive_Struktur_F2 (Marketingarchiv)" style="position:absolute;left:395;width:23323;height:17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" stroked="t" strokecolor="black [3213]" strokeweight=".5pt">
                    <v:imagedata r:id="rId14" o:title="pp01_HWA3_Interaktive_Struktur_F2 (Marketingarchiv)"/>
                    <v:path arrowok="t"/>
                  </v:shape>
                  <v:shape id="Textfeld 2" o:spid="_x0000_s1032" type="#_x0000_t202" style="position:absolute;top:17551;width:28975;height:2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" filled="f" stroked="f">
                    <v:textbox inset=".5mm">
                      <w:txbxContent>
                        <w:p w14:paraId="0D68D1D6" w14:textId="09EC9FB1" w:rsidR="001E41C8" w:rsidRPr="00966DA8" w:rsidRDefault="001E41C8" w:rsidP="001E41C8">
                          <w:pPr>
                            <w:pStyle w:val="ekvbildlegende"/>
                          </w:pPr>
                          <w:r w:rsidRPr="00607882">
                            <w:t xml:space="preserve">Unterrichtsstruktur, Folie </w:t>
                          </w:r>
                          <w:r>
                            <w:t>2</w:t>
                          </w:r>
                        </w:p>
                      </w:txbxContent>
                    </v:textbox>
                  </v:shape>
                </v:group>
                <v:group id="Gruppieren 44" o:spid="_x0000_s1033" style="position:absolute;top:42618;width:28975;height:20168" coordsize="28975,20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Grafik 31" o:spid="_x0000_s1034" type="#_x0000_t75" alt="pp01_HWA3_Interaktive_Struktur_F3 (Marketingarchiv)" style="position:absolute;left:420;width:23273;height:17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" stroked="t" strokecolor="black [3213]" strokeweight=".5pt">
                    <v:imagedata r:id="rId15" o:title="pp01_HWA3_Interaktive_Struktur_F3 (Marketingarchiv)"/>
                    <v:path arrowok="t"/>
                  </v:shape>
                  <v:shape id="Textfeld 2" o:spid="_x0000_s1035" type="#_x0000_t202" style="position:absolute;top:17619;width:28975;height:2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" filled="f" stroked="f">
                    <v:textbox inset=".5mm">
                      <w:txbxContent>
                        <w:p w14:paraId="324F0B40" w14:textId="36920588" w:rsidR="001E41C8" w:rsidRPr="00966DA8" w:rsidRDefault="001E41C8" w:rsidP="001E41C8">
                          <w:pPr>
                            <w:pStyle w:val="ekvbildlegende"/>
                          </w:pPr>
                          <w:r w:rsidRPr="00607882">
                            <w:t xml:space="preserve">Unterrichtsstruktur, Folie </w:t>
                          </w:r>
                          <w:r>
                            <w:t>3</w:t>
                          </w:r>
                        </w:p>
                      </w:txbxContent>
                    </v:textbox>
                  </v:shape>
                </v:group>
                <v:group id="Gruppieren 45" o:spid="_x0000_s1036" style="position:absolute;top:63928;width:28975;height:20104" coordsize="28975,20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shape id="Grafik 35" o:spid="_x0000_s1037" type="#_x0000_t75" alt="pp01_HWA3_Interaktive_Struktur_F4 (Marketingarchiv)" style="position:absolute;left:395;width:23292;height:17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" stroked="t" strokecolor="black [3213]" strokeweight=".5pt">
                    <v:imagedata r:id="rId16" o:title="pp01_HWA3_Interaktive_Struktur_F4 (Marketingarchiv)"/>
                    <v:path arrowok="t"/>
                  </v:shape>
                  <v:shape id="Textfeld 2" o:spid="_x0000_s1038" type="#_x0000_t202" style="position:absolute;top:17551;width:28975;height:2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" filled="f" stroked="f">
                    <v:textbox inset=".5mm">
                      <w:txbxContent>
                        <w:p w14:paraId="1C2A3E86" w14:textId="1D70DBC1" w:rsidR="001E41C8" w:rsidRPr="00966DA8" w:rsidRDefault="001E41C8" w:rsidP="001E41C8">
                          <w:pPr>
                            <w:pStyle w:val="ekvbildlegende"/>
                          </w:pPr>
                          <w:r w:rsidRPr="00607882">
                            <w:t xml:space="preserve">Unterrichtsstruktur, Folie </w:t>
                          </w:r>
                          <w:r>
                            <w:t>4</w:t>
                          </w:r>
                        </w:p>
                      </w:txbxContent>
                    </v:textbox>
                  </v:shape>
                </v:group>
                <w10:wrap type="tight"/>
              </v:group>
            </w:pict>
          </mc:Fallback>
        </mc:AlternateContent>
      </w:r>
      <w:r w:rsidR="00CE3573">
        <w:t>Unterrichtsablauf</w:t>
      </w:r>
    </w:p>
    <w:p w14:paraId="135D8260" w14:textId="222C4C2F" w:rsidR="00CE3573" w:rsidRDefault="00CE3573" w:rsidP="00CE3573">
      <w:r w:rsidRPr="00845DF6">
        <w:t>Gruppenarbeit ist in blau, Frontalunterricht in rot gekennzeichnet. Falls der Unterricht in einer Doppelstunde stattfindet, empfiehlt es sich, die Zeiten für die „1. Gruppenarbeit“ und „Auswer</w:t>
      </w:r>
      <w:r w:rsidR="00EE791E">
        <w:softHyphen/>
      </w:r>
      <w:r w:rsidRPr="00845DF6">
        <w:t>tung</w:t>
      </w:r>
      <w:r w:rsidR="00845DF6" w:rsidRPr="00845DF6">
        <w:t> </w:t>
      </w:r>
      <w:r w:rsidRPr="00845DF6">
        <w:t>1“ zugunsten des Blocks „Analyse, Diskus</w:t>
      </w:r>
      <w:r w:rsidR="00A25D05">
        <w:softHyphen/>
      </w:r>
      <w:r w:rsidRPr="00845DF6">
        <w:t>sion“ am Ende der Unterrichtseinheit zu kürzen.</w:t>
      </w:r>
      <w:r w:rsidR="00EC142B">
        <w:t xml:space="preserve"> </w:t>
      </w:r>
      <w:r w:rsidR="00EC142B" w:rsidRPr="00EC142B">
        <w:t>Eine Übersicht findet sich auf Folie 1.</w:t>
      </w:r>
      <w:r w:rsidR="00EC142B">
        <w:t xml:space="preserve"> </w:t>
      </w:r>
    </w:p>
    <w:p w14:paraId="2E99E8E3" w14:textId="1266B9E5" w:rsidR="00BD0875" w:rsidRDefault="00BD0875" w:rsidP="00BD0875">
      <w:pPr>
        <w:pStyle w:val="ekvbild"/>
      </w:pPr>
    </w:p>
    <w:p w14:paraId="3601AE34" w14:textId="2B5F791F" w:rsidR="00CE3573" w:rsidRPr="00845DF6" w:rsidRDefault="00CE3573" w:rsidP="00845DF6">
      <w:pPr>
        <w:pStyle w:val="ekvue4arial"/>
      </w:pPr>
      <w:r w:rsidRPr="00845DF6">
        <w:t>Erste Stunde: Einstieg, Vorbereitung</w:t>
      </w:r>
    </w:p>
    <w:p w14:paraId="41424760" w14:textId="522502F8" w:rsidR="00CE3573" w:rsidRDefault="00CE3573" w:rsidP="00CE3573">
      <w:r w:rsidRPr="00845DF6">
        <w:t>Orientierung, Ablauf und Ergebnissicherung kön</w:t>
      </w:r>
      <w:r w:rsidR="00A25D05">
        <w:softHyphen/>
      </w:r>
      <w:r w:rsidRPr="00845DF6">
        <w:t>nen den Schülerinnen und Schülern am besten mithilfe von interaktiven Unterrichtsstrukturen ver</w:t>
      </w:r>
      <w:r w:rsidR="00A25D05">
        <w:softHyphen/>
      </w:r>
      <w:r w:rsidRPr="00845DF6">
        <w:t>anschaulicht werden. Voraussetzung hierfür sind Whiteboard oder Beamer. Selbstverständlich kön</w:t>
      </w:r>
      <w:r w:rsidR="00A25D05">
        <w:softHyphen/>
      </w:r>
      <w:r w:rsidRPr="00845DF6">
        <w:t>nen die folgenden interaktiven Unterrichts</w:t>
      </w:r>
      <w:r w:rsidR="00A25D05">
        <w:softHyphen/>
      </w:r>
      <w:r w:rsidRPr="00845DF6">
        <w:t>struk</w:t>
      </w:r>
      <w:r w:rsidR="00A25D05">
        <w:softHyphen/>
      </w:r>
      <w:r w:rsidRPr="00845DF6">
        <w:t xml:space="preserve">turen auch mit vertretbarer Vereinfachung an der Tafel konstruiert werden. </w:t>
      </w:r>
      <w:r w:rsidR="00EC142B" w:rsidRPr="00EC142B">
        <w:t>Folie 2</w:t>
      </w:r>
      <w:r w:rsidRPr="00845DF6">
        <w:t xml:space="preserve"> zeigt den Schülerinnen und Schülern die Bearbeitungs</w:t>
      </w:r>
      <w:r w:rsidR="00A25D05">
        <w:softHyphen/>
      </w:r>
      <w:r w:rsidRPr="00845DF6">
        <w:t>schritte auf und dient gleichzeitig dem Einstieg mit</w:t>
      </w:r>
      <w:r w:rsidR="00A25D05">
        <w:softHyphen/>
      </w:r>
      <w:r w:rsidRPr="00845DF6">
        <w:t>hilfe der Interpre</w:t>
      </w:r>
      <w:r w:rsidR="00EC142B">
        <w:softHyphen/>
      </w:r>
      <w:r w:rsidRPr="00845DF6">
        <w:t>tation des Kartentitels. Die Boxen „Stichpunkte aus dem Kartentitel“ und „Beschrei</w:t>
      </w:r>
      <w:r w:rsidR="00A25D05">
        <w:softHyphen/>
      </w:r>
      <w:r w:rsidRPr="00845DF6">
        <w:t xml:space="preserve">bung“ können durch die Lehrkraft während des Unterrichts ausgefüllt bzw. aufgerufen werden. </w:t>
      </w:r>
    </w:p>
    <w:p w14:paraId="26368A78" w14:textId="52B1B424" w:rsidR="001E41C8" w:rsidRDefault="001E41C8" w:rsidP="00CE3573"/>
    <w:p w14:paraId="21981E1B" w14:textId="59495EB8" w:rsidR="00CE3573" w:rsidRPr="00845DF6" w:rsidRDefault="00CE3573" w:rsidP="00845DF6">
      <w:pPr>
        <w:pStyle w:val="ekvue4arial"/>
      </w:pPr>
      <w:r w:rsidRPr="00845DF6">
        <w:t>Erste Stunde: Gruppenarbeit mit Auswertung</w:t>
      </w:r>
    </w:p>
    <w:p w14:paraId="7815F252" w14:textId="1C02379C" w:rsidR="00CE3573" w:rsidRPr="00845DF6" w:rsidRDefault="00CE3573" w:rsidP="00CE3573">
      <w:r w:rsidRPr="00845DF6">
        <w:t>Die Arbeitsblätter 1a bis 1d mit den Aufgabenstel</w:t>
      </w:r>
      <w:r w:rsidR="00A25D05">
        <w:softHyphen/>
      </w:r>
      <w:r w:rsidRPr="00845DF6">
        <w:t>lungen, Hilfen und weiteren Arbeitsmaterialien wer</w:t>
      </w:r>
      <w:r w:rsidR="00A25D05">
        <w:softHyphen/>
      </w:r>
      <w:r w:rsidRPr="00845DF6">
        <w:t>den auf die jeweiligen Gruppen verteilt. In den inter</w:t>
      </w:r>
      <w:r w:rsidR="00A25D05">
        <w:softHyphen/>
      </w:r>
      <w:r w:rsidRPr="00845DF6">
        <w:t>aktiven Unterrichtsstrukturen können auch hier die blauen und roten Boxen während der Auswertung durch die Lehrkraft ausgefüllt oder aufgerufen wer</w:t>
      </w:r>
      <w:r w:rsidR="00A25D05">
        <w:softHyphen/>
      </w:r>
      <w:r w:rsidRPr="00845DF6">
        <w:t xml:space="preserve">den. </w:t>
      </w:r>
    </w:p>
    <w:p w14:paraId="7CFE26A7" w14:textId="01C3A0FA" w:rsidR="00CE3573" w:rsidRDefault="00CE3573" w:rsidP="00CE3573">
      <w:r w:rsidRPr="00845DF6">
        <w:t xml:space="preserve">Die Arbeitsgruppe „1a: Lage und Topographie“ wird möglicherweise einiger Hilfestellungen bedürfen, da zu dieser Karte keine Orte oder Gewässer über die Registerarbeit aufgefunden werden können. </w:t>
      </w:r>
      <w:r>
        <w:t>Gruppe</w:t>
      </w:r>
      <w:r w:rsidR="00A25D05">
        <w:t> </w:t>
      </w:r>
      <w:r>
        <w:t>1d bearbeitet die anspruchsvollsten Aufga</w:t>
      </w:r>
      <w:r w:rsidR="00A25D05">
        <w:softHyphen/>
      </w:r>
      <w:r>
        <w:t xml:space="preserve">ben und sollte deshalb mit besonders interessierten Schülerinnen und Schülern besetzt werden. Auch hier bedarf es Hilfen bezüglich der Latrinen und Erdlöcher. </w:t>
      </w:r>
      <w:r w:rsidR="000F59A4" w:rsidRPr="000F59A4">
        <w:t xml:space="preserve">Das Zusammentragen der </w:t>
      </w:r>
      <w:r w:rsidR="000F59A4">
        <w:t>E</w:t>
      </w:r>
      <w:r w:rsidR="000F59A4" w:rsidRPr="000F59A4">
        <w:t>rgebnisse erfolgt mithilfe Folie 3</w:t>
      </w:r>
      <w:r w:rsidR="000F59A4">
        <w:t xml:space="preserve">. </w:t>
      </w:r>
      <w:r>
        <w:t xml:space="preserve">Die </w:t>
      </w:r>
      <w:r w:rsidR="000F59A4" w:rsidRPr="000F59A4">
        <w:t>grau</w:t>
      </w:r>
      <w:r>
        <w:t xml:space="preserve"> unterlegten Felder in den Gruppen</w:t>
      </w:r>
      <w:r w:rsidR="00A25D05">
        <w:softHyphen/>
      </w:r>
      <w:r>
        <w:t>ergebnissen sind Zusatzaufgaben, die nur bei ausreichenden Zeitreserven bzw. Aus</w:t>
      </w:r>
      <w:r w:rsidR="00975F0A">
        <w:softHyphen/>
      </w:r>
      <w:r>
        <w:t>stattung mit Lernmitteln bearbeitet werden müssen. Sie sind in den Arbeitsblättern entsprechend gekenn</w:t>
      </w:r>
      <w:r w:rsidR="00A25D05">
        <w:softHyphen/>
      </w:r>
      <w:r w:rsidR="00975F0A">
        <w:softHyphen/>
      </w:r>
      <w:r>
        <w:t>zeichnet</w:t>
      </w:r>
      <w:r w:rsidR="00F675EB">
        <w:t xml:space="preserve">. </w:t>
      </w:r>
      <w:r w:rsidR="00F675EB" w:rsidRPr="00F675EB">
        <w:t>Die Auswertung erfolgt mithilfe Folie</w:t>
      </w:r>
      <w:r w:rsidR="00F675EB">
        <w:t> </w:t>
      </w:r>
      <w:r w:rsidR="00F675EB" w:rsidRPr="00F675EB">
        <w:t>4.</w:t>
      </w:r>
    </w:p>
    <w:p w14:paraId="0BDCD438" w14:textId="6CCDC90C" w:rsidR="001E41C8" w:rsidRDefault="001E41C8" w:rsidP="00DC57CD">
      <w:pPr>
        <w:pStyle w:val="ekvue4arial"/>
      </w:pPr>
    </w:p>
    <w:p w14:paraId="395D24B6" w14:textId="37D5C0C5" w:rsidR="00CE3573" w:rsidRDefault="001E41C8" w:rsidP="00DC57CD">
      <w:pPr>
        <w:pStyle w:val="ekvue4arial"/>
      </w:pPr>
      <w:r>
        <w:br w:type="column"/>
      </w:r>
      <w:r>
        <w:br w:type="column"/>
      </w:r>
      <w:r w:rsidR="00A9026C">
        <w:lastRenderedPageBreak/>
        <mc:AlternateContent>
          <mc:Choice Requires="wpg">
            <w:drawing>
              <wp:anchor distT="0" distB="0" distL="114300" distR="114300" simplePos="0" relativeHeight="251692032" behindDoc="0" locked="0" layoutInCell="1" allowOverlap="1" wp14:anchorId="3FBBAEF1" wp14:editId="3ECCA902">
                <wp:simplePos x="0" y="0"/>
                <wp:positionH relativeFrom="column">
                  <wp:posOffset>3033395</wp:posOffset>
                </wp:positionH>
                <wp:positionV relativeFrom="paragraph">
                  <wp:posOffset>71120</wp:posOffset>
                </wp:positionV>
                <wp:extent cx="2897505" cy="2020570"/>
                <wp:effectExtent l="0" t="19050" r="0" b="0"/>
                <wp:wrapTight wrapText="bothSides">
                  <wp:wrapPolygon edited="0">
                    <wp:start x="0" y="-204"/>
                    <wp:lineTo x="0" y="21383"/>
                    <wp:lineTo x="21160" y="21383"/>
                    <wp:lineTo x="21302" y="19346"/>
                    <wp:lineTo x="17893" y="16088"/>
                    <wp:lineTo x="17893" y="-204"/>
                    <wp:lineTo x="0" y="-204"/>
                  </wp:wrapPolygon>
                </wp:wrapTight>
                <wp:docPr id="56" name="Gruppieren 56"/>
                <wp:cNvGraphicFramePr/>
                <a:graphic xmlns:a="http://schemas.openxmlformats.org/drawingml/2006/main">
                  <a:graphicData uri="http://schemas.microsoft.com/office/word/2010/wordprocessingGroup">
                    <wpg:wgp>
                      <wpg:cNvGrpSpPr/>
                      <wpg:grpSpPr>
                        <a:xfrm>
                          <a:off x="0" y="0"/>
                          <a:ext cx="2897505" cy="2020570"/>
                          <a:chOff x="0" y="0"/>
                          <a:chExt cx="2897505" cy="2020570"/>
                        </a:xfrm>
                      </wpg:grpSpPr>
                      <pic:pic xmlns:pic="http://schemas.openxmlformats.org/drawingml/2006/picture">
                        <pic:nvPicPr>
                          <pic:cNvPr id="47" name="Grafik 47" descr="pp01_HWA3_Interaktive_Struktur_F5 (Marketingarchiv)"/>
                          <pic:cNvPicPr>
                            <a:picLocks noChangeAspect="1"/>
                          </pic:cNvPicPr>
                        </pic:nvPicPr>
                        <pic:blipFill>
                          <a:blip r:embed="rId17" cstate="print">
                            <a:extLst>
                              <a:ext uri="{28A0092B-C50C-407E-A947-70E740481C1C}">
                                <a14:useLocalDpi xmlns:a14="http://schemas.microsoft.com/office/drawing/2010/main"/>
                              </a:ext>
                            </a:extLst>
                          </a:blip>
                          <a:stretch>
                            <a:fillRect/>
                          </a:stretch>
                        </pic:blipFill>
                        <pic:spPr>
                          <a:xfrm>
                            <a:off x="38100" y="0"/>
                            <a:ext cx="2329180" cy="1752600"/>
                          </a:xfrm>
                          <a:prstGeom prst="rect">
                            <a:avLst/>
                          </a:prstGeom>
                          <a:ln w="6350">
                            <a:solidFill>
                              <a:schemeClr val="tx1"/>
                            </a:solidFill>
                          </a:ln>
                        </pic:spPr>
                      </pic:pic>
                      <wps:wsp>
                        <wps:cNvPr id="46" name="Textfeld 2"/>
                        <wps:cNvSpPr txBox="1">
                          <a:spLocks noChangeArrowheads="1"/>
                        </wps:cNvSpPr>
                        <wps:spPr bwMode="auto">
                          <a:xfrm>
                            <a:off x="0" y="1765300"/>
                            <a:ext cx="2897505" cy="255270"/>
                          </a:xfrm>
                          <a:prstGeom prst="rect">
                            <a:avLst/>
                          </a:prstGeom>
                          <a:noFill/>
                          <a:ln w="9525">
                            <a:noFill/>
                            <a:miter lim="800000"/>
                            <a:headEnd/>
                            <a:tailEnd/>
                          </a:ln>
                        </wps:spPr>
                        <wps:txbx>
                          <w:txbxContent>
                            <w:p w14:paraId="0A138EF1" w14:textId="65AEA41D" w:rsidR="00B971F6" w:rsidRPr="00966DA8" w:rsidRDefault="00B971F6" w:rsidP="00B971F6">
                              <w:pPr>
                                <w:pStyle w:val="ekvbildlegende"/>
                              </w:pPr>
                              <w:r w:rsidRPr="00607882">
                                <w:t xml:space="preserve">Unterrichtsstruktur, Folie </w:t>
                              </w:r>
                              <w:r>
                                <w:t>5</w:t>
                              </w:r>
                            </w:p>
                          </w:txbxContent>
                        </wps:txbx>
                        <wps:bodyPr rot="0" vert="horz" wrap="square" lIns="18000" tIns="45720" rIns="91440" bIns="45720" anchor="t" anchorCtr="0">
                          <a:noAutofit/>
                        </wps:bodyPr>
                      </wps:wsp>
                    </wpg:wgp>
                  </a:graphicData>
                </a:graphic>
              </wp:anchor>
            </w:drawing>
          </mc:Choice>
          <mc:Fallback>
            <w:pict>
              <v:group w14:anchorId="3FBBAEF1" id="Gruppieren 56" o:spid="_x0000_s1039" style="position:absolute;margin-left:238.85pt;margin-top:5.6pt;width:228.15pt;height:159.1pt;z-index:251692032" coordsize="28975,202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">
                <v:shape id="Grafik 47" o:spid="_x0000_s1040" type="#_x0000_t75" alt="pp01_HWA3_Interaktive_Struktur_F5 (Marketingarchiv)" style="position:absolute;left:381;width:23291;height:17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" stroked="t" strokecolor="black [3213]" strokeweight=".5pt">
                  <v:imagedata r:id="rId18" o:title="pp01_HWA3_Interaktive_Struktur_F5 (Marketingarchiv)"/>
                  <v:path arrowok="t"/>
                </v:shape>
                <v:shape id="Textfeld 2" o:spid="_x0000_s1041" type="#_x0000_t202" style="position:absolute;top:17653;width:28975;height:2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" filled="f" stroked="f">
                  <v:textbox inset=".5mm">
                    <w:txbxContent>
                      <w:p w14:paraId="0A138EF1" w14:textId="65AEA41D" w:rsidR="00B971F6" w:rsidRPr="00966DA8" w:rsidRDefault="00B971F6" w:rsidP="00B971F6">
                        <w:pPr>
                          <w:pStyle w:val="ekvbildlegende"/>
                        </w:pPr>
                        <w:r w:rsidRPr="00607882">
                          <w:t xml:space="preserve">Unterrichtsstruktur, Folie </w:t>
                        </w:r>
                        <w:r>
                          <w:t>5</w:t>
                        </w:r>
                      </w:p>
                    </w:txbxContent>
                  </v:textbox>
                </v:shape>
                <w10:wrap type="tight"/>
              </v:group>
            </w:pict>
          </mc:Fallback>
        </mc:AlternateContent>
      </w:r>
      <w:r w:rsidR="00CE3573">
        <w:t xml:space="preserve">Zweite Stunde: Gruppenarbeit mit </w:t>
      </w:r>
      <w:r w:rsidR="00D02688">
        <mc:AlternateContent>
          <mc:Choice Requires="wpg">
            <w:drawing>
              <wp:anchor distT="0" distB="0" distL="114300" distR="114300" simplePos="0" relativeHeight="251696128" behindDoc="0" locked="0" layoutInCell="1" allowOverlap="1" wp14:anchorId="57AA77C5" wp14:editId="0DDEF14D">
                <wp:simplePos x="0" y="0"/>
                <wp:positionH relativeFrom="column">
                  <wp:posOffset>3029530</wp:posOffset>
                </wp:positionH>
                <wp:positionV relativeFrom="paragraph">
                  <wp:posOffset>2205217</wp:posOffset>
                </wp:positionV>
                <wp:extent cx="2897505" cy="2014220"/>
                <wp:effectExtent l="0" t="19050" r="0" b="5080"/>
                <wp:wrapTight wrapText="bothSides">
                  <wp:wrapPolygon edited="0">
                    <wp:start x="0" y="-204"/>
                    <wp:lineTo x="0" y="21450"/>
                    <wp:lineTo x="21160" y="21450"/>
                    <wp:lineTo x="21302" y="19407"/>
                    <wp:lineTo x="17893" y="16139"/>
                    <wp:lineTo x="17893" y="-204"/>
                    <wp:lineTo x="0" y="-204"/>
                  </wp:wrapPolygon>
                </wp:wrapTight>
                <wp:docPr id="57" name="Gruppieren 57"/>
                <wp:cNvGraphicFramePr/>
                <a:graphic xmlns:a="http://schemas.openxmlformats.org/drawingml/2006/main">
                  <a:graphicData uri="http://schemas.microsoft.com/office/word/2010/wordprocessingGroup">
                    <wpg:wgp>
                      <wpg:cNvGrpSpPr/>
                      <wpg:grpSpPr>
                        <a:xfrm>
                          <a:off x="0" y="0"/>
                          <a:ext cx="2897505" cy="2014220"/>
                          <a:chOff x="0" y="0"/>
                          <a:chExt cx="2897505" cy="2014220"/>
                        </a:xfrm>
                      </wpg:grpSpPr>
                      <pic:pic xmlns:pic="http://schemas.openxmlformats.org/drawingml/2006/picture">
                        <pic:nvPicPr>
                          <pic:cNvPr id="49" name="Grafik 49" descr="pp01_HWA3_Interaktive_Struktur_F6 (Marketingarchiv)"/>
                          <pic:cNvPicPr>
                            <a:picLocks noChangeAspect="1"/>
                          </pic:cNvPicPr>
                        </pic:nvPicPr>
                        <pic:blipFill>
                          <a:blip r:embed="rId19" cstate="print">
                            <a:extLst>
                              <a:ext uri="{28A0092B-C50C-407E-A947-70E740481C1C}">
                                <a14:useLocalDpi xmlns:a14="http://schemas.microsoft.com/office/drawing/2010/main"/>
                              </a:ext>
                            </a:extLst>
                          </a:blip>
                          <a:stretch>
                            <a:fillRect/>
                          </a:stretch>
                        </pic:blipFill>
                        <pic:spPr>
                          <a:xfrm>
                            <a:off x="44450" y="0"/>
                            <a:ext cx="2325370" cy="1749425"/>
                          </a:xfrm>
                          <a:prstGeom prst="rect">
                            <a:avLst/>
                          </a:prstGeom>
                          <a:ln w="6350">
                            <a:solidFill>
                              <a:schemeClr val="tx1"/>
                            </a:solidFill>
                          </a:ln>
                        </pic:spPr>
                      </pic:pic>
                      <wps:wsp>
                        <wps:cNvPr id="48" name="Textfeld 2"/>
                        <wps:cNvSpPr txBox="1">
                          <a:spLocks noChangeArrowheads="1"/>
                        </wps:cNvSpPr>
                        <wps:spPr bwMode="auto">
                          <a:xfrm>
                            <a:off x="0" y="1758950"/>
                            <a:ext cx="2897505" cy="255270"/>
                          </a:xfrm>
                          <a:prstGeom prst="rect">
                            <a:avLst/>
                          </a:prstGeom>
                          <a:noFill/>
                          <a:ln w="9525">
                            <a:noFill/>
                            <a:miter lim="800000"/>
                            <a:headEnd/>
                            <a:tailEnd/>
                          </a:ln>
                        </wps:spPr>
                        <wps:txbx>
                          <w:txbxContent>
                            <w:p w14:paraId="02F57AD5" w14:textId="77777777" w:rsidR="00A9026C" w:rsidRPr="00966DA8" w:rsidRDefault="00A9026C" w:rsidP="00A9026C">
                              <w:pPr>
                                <w:pStyle w:val="ekvbildlegende"/>
                              </w:pPr>
                              <w:r w:rsidRPr="00607882">
                                <w:t xml:space="preserve">Unterrichtsstruktur, Folie </w:t>
                              </w:r>
                              <w:r>
                                <w:t>6</w:t>
                              </w:r>
                            </w:p>
                          </w:txbxContent>
                        </wps:txbx>
                        <wps:bodyPr rot="0" vert="horz" wrap="square" lIns="18000" tIns="45720" rIns="91440" bIns="45720" anchor="t" anchorCtr="0">
                          <a:noAutofit/>
                        </wps:bodyPr>
                      </wps:wsp>
                    </wpg:wgp>
                  </a:graphicData>
                </a:graphic>
              </wp:anchor>
            </w:drawing>
          </mc:Choice>
          <mc:Fallback>
            <w:pict>
              <v:group w14:anchorId="57AA77C5" id="Gruppieren 57" o:spid="_x0000_s1042" style="position:absolute;margin-left:238.55pt;margin-top:173.65pt;width:228.15pt;height:158.6pt;z-index:251696128" coordsize="28975,201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">
                <v:shape id="Grafik 49" o:spid="_x0000_s1043" type="#_x0000_t75" alt="pp01_HWA3_Interaktive_Struktur_F6 (Marketingarchiv)" style="position:absolute;left:444;width:23254;height:17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" stroked="t" strokecolor="black [3213]" strokeweight=".5pt">
                  <v:imagedata r:id="rId20" o:title="pp01_HWA3_Interaktive_Struktur_F6 (Marketingarchiv)"/>
                  <v:path arrowok="t"/>
                </v:shape>
                <v:shape id="Textfeld 2" o:spid="_x0000_s1044" type="#_x0000_t202" style="position:absolute;top:17589;width:28975;height:2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" filled="f" stroked="f">
                  <v:textbox inset=".5mm">
                    <w:txbxContent>
                      <w:p w14:paraId="02F57AD5" w14:textId="77777777" w:rsidR="00A9026C" w:rsidRPr="00966DA8" w:rsidRDefault="00A9026C" w:rsidP="00A9026C">
                        <w:pPr>
                          <w:pStyle w:val="ekvbildlegende"/>
                        </w:pPr>
                        <w:r w:rsidRPr="00607882">
                          <w:t xml:space="preserve">Unterrichtsstruktur, Folie </w:t>
                        </w:r>
                        <w:r>
                          <w:t>6</w:t>
                        </w:r>
                      </w:p>
                    </w:txbxContent>
                  </v:textbox>
                </v:shape>
                <w10:wrap type="tight"/>
              </v:group>
            </w:pict>
          </mc:Fallback>
        </mc:AlternateContent>
      </w:r>
      <w:r w:rsidR="00CE3573">
        <w:t>Auswertung</w:t>
      </w:r>
    </w:p>
    <w:p w14:paraId="1073FAD6" w14:textId="6460A535" w:rsidR="00CE3573" w:rsidRDefault="00CE3573" w:rsidP="00CE3573">
      <w:r>
        <w:t>Für die 2. Gruppenarbeit sollte die Zusammen</w:t>
      </w:r>
      <w:r w:rsidR="00D02688">
        <w:softHyphen/>
      </w:r>
      <w:r>
        <w:t>set</w:t>
      </w:r>
      <w:r w:rsidR="008D38F6">
        <w:softHyphen/>
      </w:r>
      <w:r>
        <w:t>zung der Gruppen beibehalten werden, um Organi</w:t>
      </w:r>
      <w:r w:rsidR="008D38F6">
        <w:softHyphen/>
      </w:r>
      <w:r>
        <w:t>sationszeiten einzusparen. Die „starke“ Gruppe</w:t>
      </w:r>
      <w:r w:rsidR="008D38F6">
        <w:t> </w:t>
      </w:r>
      <w:r>
        <w:t xml:space="preserve">1d sollte auf die drei Gruppen aufgeteilt werden. </w:t>
      </w:r>
      <w:r w:rsidR="000E3348" w:rsidRPr="000E3348">
        <w:t>In dieser Phase sollte von Beginn an eine gemein</w:t>
      </w:r>
      <w:r w:rsidR="000E3348">
        <w:softHyphen/>
      </w:r>
      <w:r w:rsidR="000E3348" w:rsidRPr="000E3348">
        <w:t>same Erarbeitung erfolgen. Die Auswertung erfolgt über die Folien 5 und 6.</w:t>
      </w:r>
      <w:r w:rsidR="000E3348">
        <w:t xml:space="preserve"> </w:t>
      </w:r>
      <w:r w:rsidR="000E3348" w:rsidRPr="000E3348">
        <w:t>Während</w:t>
      </w:r>
      <w:r w:rsidR="000E3348">
        <w:t xml:space="preserve"> </w:t>
      </w:r>
      <w:r>
        <w:t>der zweiten Gruppenarbeit kann zusammen mit den Arbeits</w:t>
      </w:r>
      <w:r w:rsidR="00D02688">
        <w:softHyphen/>
      </w:r>
      <w:r>
        <w:t>blättern</w:t>
      </w:r>
      <w:r w:rsidR="00D02688">
        <w:t> </w:t>
      </w:r>
      <w:r>
        <w:t>2a</w:t>
      </w:r>
      <w:r w:rsidR="00DC57CD" w:rsidRPr="00DC57CD">
        <w:rPr>
          <w:w w:val="50"/>
        </w:rPr>
        <w:t> </w:t>
      </w:r>
      <w:r w:rsidR="00DC57CD">
        <w:t>–</w:t>
      </w:r>
      <w:r w:rsidR="00DC57CD" w:rsidRPr="00DC57CD">
        <w:rPr>
          <w:w w:val="50"/>
        </w:rPr>
        <w:t> </w:t>
      </w:r>
      <w:r>
        <w:t>c auch schon das Arbeitsblatt „Diskus</w:t>
      </w:r>
      <w:r w:rsidR="000E3348">
        <w:softHyphen/>
      </w:r>
      <w:r>
        <w:t xml:space="preserve">sion und Analyse“ ausgeteilt werden, </w:t>
      </w:r>
      <w:r w:rsidR="000E3348" w:rsidRPr="000E3348">
        <w:t>damit</w:t>
      </w:r>
      <w:r>
        <w:t xml:space="preserve"> die Schülerinnen und Schüler </w:t>
      </w:r>
      <w:r w:rsidR="000E3348" w:rsidRPr="000E3348">
        <w:t xml:space="preserve">schon </w:t>
      </w:r>
      <w:r>
        <w:t>erste Über</w:t>
      </w:r>
      <w:r w:rsidR="00D02688">
        <w:softHyphen/>
      </w:r>
      <w:r>
        <w:t>legungen zu den Fragestellun</w:t>
      </w:r>
      <w:r w:rsidR="008D38F6">
        <w:softHyphen/>
      </w:r>
      <w:r>
        <w:t>gen anstellen kön</w:t>
      </w:r>
      <w:r w:rsidR="000E3348">
        <w:softHyphen/>
      </w:r>
      <w:r>
        <w:t xml:space="preserve">nen. </w:t>
      </w:r>
      <w:r w:rsidR="000E3348" w:rsidRPr="000E3348">
        <w:t>Jeder Schüler sollte sich nur einer Aufgabe seiner Wahl widmen.</w:t>
      </w:r>
    </w:p>
    <w:p w14:paraId="30A26C3B" w14:textId="7A650A4F" w:rsidR="00CE3573" w:rsidRDefault="00CE3573" w:rsidP="00CE3573"/>
    <w:p w14:paraId="621EEDCC" w14:textId="530E8EED" w:rsidR="00CE3573" w:rsidRDefault="00CE3573" w:rsidP="00DC57CD">
      <w:pPr>
        <w:pStyle w:val="ekvue4arial"/>
      </w:pPr>
      <w:r>
        <w:t>Zweite Stunde: Diskussion/Sicherung</w:t>
      </w:r>
    </w:p>
    <w:p w14:paraId="59EEBF63" w14:textId="50DDB4BA" w:rsidR="00CE3573" w:rsidRDefault="00CE3573" w:rsidP="00CE3573">
      <w:r>
        <w:t>Die Diskussionsvorschläge können flexibel einge</w:t>
      </w:r>
      <w:r w:rsidR="008D38F6">
        <w:softHyphen/>
      </w:r>
      <w:r>
        <w:t xml:space="preserve">setzt werden: </w:t>
      </w:r>
    </w:p>
    <w:p w14:paraId="3731126E" w14:textId="33B60C25" w:rsidR="00CE3573" w:rsidRDefault="000E3348" w:rsidP="00CE3573">
      <w:r>
        <mc:AlternateContent>
          <mc:Choice Requires="wpg">
            <w:drawing>
              <wp:anchor distT="0" distB="0" distL="114300" distR="114300" simplePos="0" relativeHeight="251700224" behindDoc="0" locked="0" layoutInCell="1" allowOverlap="1" wp14:anchorId="5056B046" wp14:editId="3341DDA3">
                <wp:simplePos x="0" y="0"/>
                <wp:positionH relativeFrom="column">
                  <wp:posOffset>3028950</wp:posOffset>
                </wp:positionH>
                <wp:positionV relativeFrom="paragraph">
                  <wp:posOffset>1113404</wp:posOffset>
                </wp:positionV>
                <wp:extent cx="2897505" cy="2007870"/>
                <wp:effectExtent l="0" t="19050" r="0" b="0"/>
                <wp:wrapTight wrapText="bothSides">
                  <wp:wrapPolygon edited="0">
                    <wp:start x="0" y="-205"/>
                    <wp:lineTo x="0" y="21313"/>
                    <wp:lineTo x="21160" y="21313"/>
                    <wp:lineTo x="21444" y="19469"/>
                    <wp:lineTo x="17893" y="16190"/>
                    <wp:lineTo x="17893" y="-205"/>
                    <wp:lineTo x="0" y="-205"/>
                  </wp:wrapPolygon>
                </wp:wrapTight>
                <wp:docPr id="58" name="Gruppieren 58"/>
                <wp:cNvGraphicFramePr/>
                <a:graphic xmlns:a="http://schemas.openxmlformats.org/drawingml/2006/main">
                  <a:graphicData uri="http://schemas.microsoft.com/office/word/2010/wordprocessingGroup">
                    <wpg:wgp>
                      <wpg:cNvGrpSpPr/>
                      <wpg:grpSpPr>
                        <a:xfrm>
                          <a:off x="0" y="0"/>
                          <a:ext cx="2897505" cy="2007870"/>
                          <a:chOff x="0" y="0"/>
                          <a:chExt cx="2897505" cy="2007870"/>
                        </a:xfrm>
                      </wpg:grpSpPr>
                      <pic:pic xmlns:pic="http://schemas.openxmlformats.org/drawingml/2006/picture">
                        <pic:nvPicPr>
                          <pic:cNvPr id="51" name="Grafik 51" descr="pp01_HWA3_Interaktive_Struktur_F7 (Marketingarchiv)"/>
                          <pic:cNvPicPr>
                            <a:picLocks noChangeAspect="1"/>
                          </pic:cNvPicPr>
                        </pic:nvPicPr>
                        <pic:blipFill>
                          <a:blip r:embed="rId21" cstate="print">
                            <a:extLst>
                              <a:ext uri="{28A0092B-C50C-407E-A947-70E740481C1C}">
                                <a14:useLocalDpi xmlns:a14="http://schemas.microsoft.com/office/drawing/2010/main"/>
                              </a:ext>
                            </a:extLst>
                          </a:blip>
                          <a:srcRect/>
                          <a:stretch/>
                        </pic:blipFill>
                        <pic:spPr>
                          <a:xfrm>
                            <a:off x="40862" y="0"/>
                            <a:ext cx="2319845" cy="1741805"/>
                          </a:xfrm>
                          <a:prstGeom prst="rect">
                            <a:avLst/>
                          </a:prstGeom>
                          <a:ln w="6350">
                            <a:solidFill>
                              <a:schemeClr val="tx1"/>
                            </a:solidFill>
                          </a:ln>
                        </pic:spPr>
                      </pic:pic>
                      <wps:wsp>
                        <wps:cNvPr id="50" name="Textfeld 2"/>
                        <wps:cNvSpPr txBox="1">
                          <a:spLocks noChangeArrowheads="1"/>
                        </wps:cNvSpPr>
                        <wps:spPr bwMode="auto">
                          <a:xfrm>
                            <a:off x="0" y="1752600"/>
                            <a:ext cx="2897505" cy="255270"/>
                          </a:xfrm>
                          <a:prstGeom prst="rect">
                            <a:avLst/>
                          </a:prstGeom>
                          <a:noFill/>
                          <a:ln w="9525">
                            <a:noFill/>
                            <a:miter lim="800000"/>
                            <a:headEnd/>
                            <a:tailEnd/>
                          </a:ln>
                        </wps:spPr>
                        <wps:txbx>
                          <w:txbxContent>
                            <w:p w14:paraId="63415EBE" w14:textId="5FB9C871" w:rsidR="00A9026C" w:rsidRPr="00966DA8" w:rsidRDefault="00A9026C" w:rsidP="00A9026C">
                              <w:pPr>
                                <w:pStyle w:val="ekvbildlegende"/>
                              </w:pPr>
                              <w:r w:rsidRPr="00607882">
                                <w:t xml:space="preserve">Unterrichtsstruktur, Folie </w:t>
                              </w:r>
                              <w:r>
                                <w:t>7</w:t>
                              </w:r>
                            </w:p>
                          </w:txbxContent>
                        </wps:txbx>
                        <wps:bodyPr rot="0" vert="horz" wrap="square" lIns="1800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056B046" id="Gruppieren 58" o:spid="_x0000_s1045" style="position:absolute;margin-left:238.5pt;margin-top:87.65pt;width:228.15pt;height:158.1pt;z-index:251700224;mso-width-relative:margin;mso-height-relative:margin" coordsize="28975,200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">
                <v:shape id="Grafik 51" o:spid="_x0000_s1046" type="#_x0000_t75" alt="pp01_HWA3_Interaktive_Struktur_F7 (Marketingarchiv)" style="position:absolute;left:408;width:23199;height:174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" stroked="t" strokecolor="black [3213]" strokeweight=".5pt">
                  <v:imagedata r:id="rId22" o:title="pp01_HWA3_Interaktive_Struktur_F7 (Marketingarchiv)"/>
                  <v:path arrowok="t"/>
                </v:shape>
                <v:shape id="Textfeld 2" o:spid="_x0000_s1047" type="#_x0000_t202" style="position:absolute;top:17526;width:28975;height:2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" filled="f" stroked="f">
                  <v:textbox inset=".5mm">
                    <w:txbxContent>
                      <w:p w14:paraId="63415EBE" w14:textId="5FB9C871" w:rsidR="00A9026C" w:rsidRPr="00966DA8" w:rsidRDefault="00A9026C" w:rsidP="00A9026C">
                        <w:pPr>
                          <w:pStyle w:val="ekvbildlegende"/>
                        </w:pPr>
                        <w:r w:rsidRPr="00607882">
                          <w:t xml:space="preserve">Unterrichtsstruktur, Folie </w:t>
                        </w:r>
                        <w:r>
                          <w:t>7</w:t>
                        </w:r>
                      </w:p>
                    </w:txbxContent>
                  </v:textbox>
                </v:shape>
                <w10:wrap type="tight"/>
              </v:group>
            </w:pict>
          </mc:Fallback>
        </mc:AlternateContent>
      </w:r>
      <w:r w:rsidR="00CE3573">
        <w:t>Wenn die Gruppenarbeit diszipliniert und zeitspa</w:t>
      </w:r>
      <w:r w:rsidR="008D38F6">
        <w:softHyphen/>
      </w:r>
      <w:r w:rsidR="00CE3573">
        <w:t>rend durchgeführt wurde, können alle Aufgaben im Frontalunterricht bearbeitet werden. Aufgabe</w:t>
      </w:r>
      <w:r w:rsidR="008D38F6">
        <w:t> </w:t>
      </w:r>
      <w:r w:rsidR="00CE3573">
        <w:t xml:space="preserve">3 benötigt mehr Arbeitszeit für die Erstellung der Skizze, wobei auch eine mündliche Beschreibung der Herausforderungen durch die Schülerinnen und Schüler ausreichen kann. </w:t>
      </w:r>
      <w:r w:rsidRPr="000E3348">
        <w:t>Lösungsansätze sind in Stichpunkten in Folie 7 eingetragen.</w:t>
      </w:r>
    </w:p>
    <w:p w14:paraId="5E6DD0DE" w14:textId="5FE0DE87" w:rsidR="00753B64" w:rsidRDefault="00CE3573" w:rsidP="00CE3573">
      <w:r>
        <w:t>Bleibt nicht genügend Zeit, kann die Diskussion auf eine der drei Aufgaben beschränkt werden. Eine weitere Möglichkeit besteht in der Ausgabe der Aufgaben als Heimarbeit, die auch benotet werden kann und somit auch der Sicherung dient.</w:t>
      </w:r>
    </w:p>
    <w:sectPr w:rsidR="00753B64" w:rsidSect="007E27EA">
      <w:headerReference w:type="default" r:id="rId23"/>
      <w:footerReference w:type="default" r:id="rId24"/>
      <w:type w:val="continuous"/>
      <w:pgSz w:w="11906" w:h="16838" w:code="9"/>
      <w:pgMar w:top="1304" w:right="663" w:bottom="935" w:left="1803" w:header="454" w:footer="227" w:gutter="0"/>
      <w:cols w:num="2" w:space="25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695C25" w14:textId="77777777" w:rsidR="00033947" w:rsidRDefault="00033947" w:rsidP="003C599D">
      <w:pPr>
        <w:spacing w:line="240" w:lineRule="auto"/>
      </w:pPr>
      <w:r>
        <w:separator/>
      </w:r>
    </w:p>
  </w:endnote>
  <w:endnote w:type="continuationSeparator" w:id="0">
    <w:p w14:paraId="74329443" w14:textId="77777777" w:rsidR="00033947" w:rsidRDefault="00033947" w:rsidP="003C599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Segoe UI">
    <w:panose1 w:val="020B0502040204020203"/>
    <w:charset w:val="00"/>
    <w:family w:val="swiss"/>
    <w:pitch w:val="variable"/>
    <w:sig w:usb0="E4002EFF" w:usb1="C000E47F" w:usb2="00000009" w:usb3="00000000" w:csb0="000001FF" w:csb1="00000000"/>
  </w:font>
  <w:font w:name="Klett 55 PhonSer">
    <w:panose1 w:val="02020503070406020304"/>
    <w:charset w:val="00"/>
    <w:family w:val="roman"/>
    <w:pitch w:val="variable"/>
    <w:sig w:usb0="80000037"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4"/>
      </w:rPr>
      <w:id w:val="-1983607509"/>
      <w:docPartObj>
        <w:docPartGallery w:val="Page Numbers (Bottom of Page)"/>
        <w:docPartUnique/>
      </w:docPartObj>
    </w:sdtPr>
    <w:sdtEndPr/>
    <w:sdtContent>
      <w:tbl>
        <w:tblPr>
          <w:tblW w:w="10513" w:type="dxa"/>
          <w:tblInd w:w="-822" w:type="dxa"/>
          <w:tblLayout w:type="fixed"/>
          <w:tblCellMar>
            <w:left w:w="0" w:type="dxa"/>
            <w:right w:w="0" w:type="dxa"/>
          </w:tblCellMar>
          <w:tblLook w:val="01E0" w:firstRow="1" w:lastRow="1" w:firstColumn="1" w:lastColumn="1" w:noHBand="0" w:noVBand="0"/>
        </w:tblPr>
        <w:tblGrid>
          <w:gridCol w:w="880"/>
          <w:gridCol w:w="3628"/>
          <w:gridCol w:w="4994"/>
          <w:gridCol w:w="828"/>
          <w:gridCol w:w="183"/>
        </w:tblGrid>
        <w:tr w:rsidR="00033947" w:rsidRPr="000C72CD" w14:paraId="5C0912B9" w14:textId="77777777" w:rsidTr="006E0A7E">
          <w:trPr>
            <w:trHeight w:hRule="exact" w:val="680"/>
          </w:trPr>
          <w:tc>
            <w:tcPr>
              <w:tcW w:w="880" w:type="dxa"/>
              <w:noWrap/>
            </w:tcPr>
            <w:p w14:paraId="06D01B76" w14:textId="07A33F8F" w:rsidR="00033947" w:rsidRPr="000C72CD" w:rsidRDefault="00033947" w:rsidP="00033947">
              <w:pPr>
                <w:tabs>
                  <w:tab w:val="left" w:pos="340"/>
                  <w:tab w:val="left" w:pos="595"/>
                  <w:tab w:val="left" w:pos="851"/>
                </w:tabs>
                <w:spacing w:line="240" w:lineRule="auto"/>
                <w:ind w:right="113"/>
                <w:jc w:val="both"/>
                <w:rPr>
                  <w:sz w:val="10"/>
                </w:rPr>
              </w:pPr>
              <w:r w:rsidRPr="000C72CD">
                <w:rPr>
                  <w:sz w:val="10"/>
                  <w:lang w:eastAsia="de-DE"/>
                </w:rPr>
                <w:drawing>
                  <wp:inline distT="0" distB="0" distL="0" distR="0" wp14:anchorId="6631970D" wp14:editId="177CACBC">
                    <wp:extent cx="468000" cy="234000"/>
                    <wp:effectExtent l="0" t="0" r="8255" b="0"/>
                    <wp:docPr id="2" name="Grafik 2" descr="Ein Bild, das Tex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8000" cy="234000"/>
                            </a:xfrm>
                            <a:prstGeom prst="rect">
                              <a:avLst/>
                            </a:prstGeom>
                            <a:noFill/>
                            <a:ln>
                              <a:noFill/>
                            </a:ln>
                          </pic:spPr>
                        </pic:pic>
                      </a:graphicData>
                    </a:graphic>
                  </wp:inline>
                </w:drawing>
              </w:r>
            </w:p>
          </w:tc>
          <w:tc>
            <w:tcPr>
              <w:tcW w:w="3628" w:type="dxa"/>
              <w:noWrap/>
              <w:tcMar>
                <w:right w:w="57" w:type="dxa"/>
              </w:tcMar>
            </w:tcPr>
            <w:p w14:paraId="78BA4199" w14:textId="7C7F8F8D" w:rsidR="00033947" w:rsidRPr="000C72CD" w:rsidRDefault="00AA413D" w:rsidP="00033947">
              <w:pPr>
                <w:spacing w:line="240" w:lineRule="auto"/>
                <w:ind w:left="113"/>
                <w:rPr>
                  <w:sz w:val="10"/>
                  <w:szCs w:val="10"/>
                </w:rPr>
              </w:pPr>
              <w:r w:rsidRPr="00AA413D">
                <w:rPr>
                  <w:sz w:val="10"/>
                  <w:szCs w:val="10"/>
                </w:rPr>
                <w:t>© Ernst Klett Verlag GmbH, Stuttgart 2023 | www.klett.de | Alle Rechte vorbehalten. Von dieser Druckvorlage ist die Vervielfältigung für den eigenen Unterrichtsgebrauch gestattet. Die Kopiergebühren sind abgegolten.</w:t>
              </w:r>
            </w:p>
          </w:tc>
          <w:tc>
            <w:tcPr>
              <w:tcW w:w="4994" w:type="dxa"/>
              <w:noWrap/>
            </w:tcPr>
            <w:p w14:paraId="4D4A09D7" w14:textId="65285CB8" w:rsidR="002B3B6C" w:rsidRDefault="002B3B6C" w:rsidP="00033947">
              <w:pPr>
                <w:spacing w:line="130" w:lineRule="exact"/>
                <w:ind w:left="113"/>
                <w:rPr>
                  <w:sz w:val="10"/>
                </w:rPr>
              </w:pPr>
              <w:r w:rsidRPr="002B3B6C">
                <w:rPr>
                  <w:b/>
                  <w:bCs/>
                  <w:sz w:val="10"/>
                </w:rPr>
                <w:t>Abbildungen:</w:t>
              </w:r>
              <w:r w:rsidRPr="002B3B6C">
                <w:rPr>
                  <w:sz w:val="10"/>
                </w:rPr>
                <w:t xml:space="preserve"> Ernst Klett Verlag GmbH, Stuttgart</w:t>
              </w:r>
            </w:p>
            <w:p w14:paraId="18CB0552" w14:textId="0974B637" w:rsidR="00033947" w:rsidRPr="000C72CD" w:rsidRDefault="00033947" w:rsidP="00033947">
              <w:pPr>
                <w:spacing w:line="130" w:lineRule="exact"/>
                <w:ind w:left="113"/>
                <w:rPr>
                  <w:sz w:val="10"/>
                </w:rPr>
              </w:pPr>
            </w:p>
          </w:tc>
          <w:tc>
            <w:tcPr>
              <w:tcW w:w="828" w:type="dxa"/>
            </w:tcPr>
            <w:p w14:paraId="3F97CE31" w14:textId="2A664195" w:rsidR="00033947" w:rsidRPr="000C72CD" w:rsidRDefault="00033947" w:rsidP="00033947">
              <w:pPr>
                <w:spacing w:line="240" w:lineRule="auto"/>
                <w:jc w:val="right"/>
                <w:rPr>
                  <w:sz w:val="24"/>
                </w:rPr>
              </w:pPr>
              <w:r w:rsidRPr="000C72CD">
                <w:rPr>
                  <w:sz w:val="24"/>
                </w:rPr>
                <w:fldChar w:fldCharType="begin"/>
              </w:r>
              <w:r w:rsidRPr="000C72CD">
                <w:rPr>
                  <w:sz w:val="24"/>
                </w:rPr>
                <w:instrText>PAGE   \* MERGEFORMAT</w:instrText>
              </w:r>
              <w:r w:rsidRPr="000C72CD">
                <w:rPr>
                  <w:sz w:val="24"/>
                </w:rPr>
                <w:fldChar w:fldCharType="separate"/>
              </w:r>
              <w:r>
                <w:rPr>
                  <w:sz w:val="24"/>
                </w:rPr>
                <w:t>1</w:t>
              </w:r>
              <w:r w:rsidRPr="000C72CD">
                <w:rPr>
                  <w:sz w:val="24"/>
                </w:rPr>
                <w:fldChar w:fldCharType="end"/>
              </w:r>
            </w:p>
            <w:p w14:paraId="3DCDF881" w14:textId="77777777" w:rsidR="00033947" w:rsidRPr="000C72CD" w:rsidRDefault="00033947" w:rsidP="00033947">
              <w:pPr>
                <w:spacing w:line="240" w:lineRule="auto"/>
                <w:jc w:val="right"/>
                <w:rPr>
                  <w:sz w:val="24"/>
                </w:rPr>
              </w:pPr>
            </w:p>
          </w:tc>
          <w:tc>
            <w:tcPr>
              <w:tcW w:w="183" w:type="dxa"/>
            </w:tcPr>
            <w:p w14:paraId="21C34A60" w14:textId="77777777" w:rsidR="00033947" w:rsidRPr="000C72CD" w:rsidRDefault="00033947" w:rsidP="00033947">
              <w:pPr>
                <w:spacing w:line="240" w:lineRule="auto"/>
                <w:jc w:val="right"/>
                <w:rPr>
                  <w:sz w:val="24"/>
                </w:rPr>
              </w:pPr>
            </w:p>
          </w:tc>
        </w:tr>
      </w:tbl>
      <w:p w14:paraId="103E9B90" w14:textId="2E1207C8" w:rsidR="00CB3260" w:rsidRDefault="003354FF" w:rsidP="00CB3260">
        <w:pPr>
          <w:pStyle w:val="Fuzeile"/>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22EE6F" w14:textId="77777777" w:rsidR="00033947" w:rsidRDefault="00033947" w:rsidP="003C599D">
      <w:pPr>
        <w:spacing w:line="240" w:lineRule="auto"/>
      </w:pPr>
      <w:r>
        <w:separator/>
      </w:r>
    </w:p>
  </w:footnote>
  <w:footnote w:type="continuationSeparator" w:id="0">
    <w:p w14:paraId="408716A3" w14:textId="77777777" w:rsidR="00033947" w:rsidRDefault="00033947" w:rsidP="003C599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000" w:type="dxa"/>
      <w:tblInd w:w="-1247" w:type="dxa"/>
      <w:tblBorders>
        <w:insideH w:val="single" w:sz="8" w:space="0" w:color="808080"/>
      </w:tblBorders>
      <w:tblLayout w:type="fixed"/>
      <w:tblLook w:val="01E0" w:firstRow="1" w:lastRow="1" w:firstColumn="1" w:lastColumn="1" w:noHBand="0" w:noVBand="0"/>
    </w:tblPr>
    <w:tblGrid>
      <w:gridCol w:w="1021"/>
      <w:gridCol w:w="9242"/>
      <w:gridCol w:w="737"/>
    </w:tblGrid>
    <w:tr w:rsidR="008301AD" w:rsidRPr="00C172AE" w14:paraId="3A3D50D6" w14:textId="77777777" w:rsidTr="0021116C">
      <w:trPr>
        <w:trHeight w:hRule="exact" w:val="567"/>
      </w:trPr>
      <w:tc>
        <w:tcPr>
          <w:tcW w:w="1021" w:type="dxa"/>
          <w:tcBorders>
            <w:top w:val="nil"/>
            <w:bottom w:val="nil"/>
            <w:right w:val="nil"/>
          </w:tcBorders>
          <w:noWrap/>
          <w:vAlign w:val="center"/>
        </w:tcPr>
        <w:p w14:paraId="5C6F623F" w14:textId="77777777" w:rsidR="008301AD" w:rsidRPr="00AE65F6" w:rsidRDefault="008301AD" w:rsidP="008301AD">
          <w:pPr>
            <w:rPr>
              <w:color w:val="FFFFFF" w:themeColor="background1"/>
            </w:rPr>
          </w:pPr>
        </w:p>
      </w:tc>
      <w:tc>
        <w:tcPr>
          <w:tcW w:w="9242" w:type="dxa"/>
          <w:tcBorders>
            <w:top w:val="nil"/>
            <w:left w:val="nil"/>
            <w:bottom w:val="nil"/>
            <w:right w:val="nil"/>
          </w:tcBorders>
          <w:noWrap/>
          <w:vAlign w:val="center"/>
        </w:tcPr>
        <w:p w14:paraId="3818E626" w14:textId="4C7A06FD" w:rsidR="008301AD" w:rsidRPr="006C45B5" w:rsidRDefault="00033947" w:rsidP="008301AD">
          <w:pPr>
            <w:pStyle w:val="ekvkolumnentitel"/>
          </w:pPr>
          <w:r w:rsidRPr="00033947">
            <w:t>Haack Weltatlas 2022: S.</w:t>
          </w:r>
          <w:r w:rsidRPr="00033947">
            <w:rPr>
              <w:w w:val="50"/>
            </w:rPr>
            <w:t> </w:t>
          </w:r>
          <w:r w:rsidRPr="00033947">
            <w:t xml:space="preserve">153.2 Ländliche Wasserversorgung im Gangesdelta </w:t>
          </w:r>
          <w:r>
            <w:t>–</w:t>
          </w:r>
          <w:r w:rsidRPr="00033947">
            <w:t xml:space="preserve"> Unterrichtsbeispiel</w:t>
          </w:r>
        </w:p>
      </w:tc>
      <w:tc>
        <w:tcPr>
          <w:tcW w:w="737" w:type="dxa"/>
          <w:tcBorders>
            <w:top w:val="nil"/>
            <w:left w:val="nil"/>
            <w:bottom w:val="nil"/>
          </w:tcBorders>
          <w:noWrap/>
          <w:vAlign w:val="center"/>
        </w:tcPr>
        <w:p w14:paraId="2E4222C9" w14:textId="32717115" w:rsidR="008301AD" w:rsidRPr="006B26F5" w:rsidRDefault="008301AD" w:rsidP="008301AD">
          <w:pPr>
            <w:pStyle w:val="ekvkolumnentitelnr"/>
          </w:pPr>
        </w:p>
      </w:tc>
    </w:tr>
    <w:tr w:rsidR="008301AD" w:rsidRPr="00BF17F2" w14:paraId="2463446D" w14:textId="77777777" w:rsidTr="0021116C">
      <w:tblPrEx>
        <w:tblCellMar>
          <w:left w:w="70" w:type="dxa"/>
          <w:right w:w="70" w:type="dxa"/>
        </w:tblCellMar>
        <w:tblLook w:val="0000" w:firstRow="0" w:lastRow="0" w:firstColumn="0" w:lastColumn="0" w:noHBand="0" w:noVBand="0"/>
      </w:tblPrEx>
      <w:trPr>
        <w:trHeight w:hRule="exact" w:val="284"/>
      </w:trPr>
      <w:tc>
        <w:tcPr>
          <w:tcW w:w="1021" w:type="dxa"/>
          <w:tcBorders>
            <w:bottom w:val="nil"/>
            <w:right w:val="nil"/>
          </w:tcBorders>
          <w:noWrap/>
          <w:vAlign w:val="bottom"/>
        </w:tcPr>
        <w:p w14:paraId="5D52F716" w14:textId="77777777" w:rsidR="008301AD" w:rsidRPr="00BF17F2" w:rsidRDefault="008301AD" w:rsidP="008301AD">
          <w:pPr>
            <w:rPr>
              <w:color w:val="FFFFFF" w:themeColor="background1"/>
            </w:rPr>
          </w:pPr>
        </w:p>
      </w:tc>
      <w:tc>
        <w:tcPr>
          <w:tcW w:w="9979" w:type="dxa"/>
          <w:gridSpan w:val="2"/>
          <w:tcBorders>
            <w:left w:val="nil"/>
            <w:bottom w:val="nil"/>
          </w:tcBorders>
          <w:noWrap/>
          <w:vAlign w:val="bottom"/>
        </w:tcPr>
        <w:p w14:paraId="52DDDC8F" w14:textId="77777777" w:rsidR="008301AD" w:rsidRPr="00BF17F2" w:rsidRDefault="008301AD" w:rsidP="008301AD">
          <w:pPr>
            <w:rPr>
              <w:color w:val="FFFFFF" w:themeColor="background1"/>
            </w:rPr>
          </w:pPr>
        </w:p>
      </w:tc>
    </w:tr>
  </w:tbl>
  <w:p w14:paraId="0F44C159" w14:textId="77777777" w:rsidR="008301AD" w:rsidRDefault="008301A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79FC1B0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30C6A51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39472A7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72E7673C"/>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37710028">
    <w:abstractNumId w:val="0"/>
  </w:num>
  <w:num w:numId="2" w16cid:durableId="320356289">
    <w:abstractNumId w:val="3"/>
  </w:num>
  <w:num w:numId="3" w16cid:durableId="1402748132">
    <w:abstractNumId w:val="1"/>
  </w:num>
  <w:num w:numId="4" w16cid:durableId="22472679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9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1"/>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3947"/>
    <w:rsid w:val="000030C1"/>
    <w:rsid w:val="000040E2"/>
    <w:rsid w:val="00012778"/>
    <w:rsid w:val="00014D7E"/>
    <w:rsid w:val="0002009E"/>
    <w:rsid w:val="00020440"/>
    <w:rsid w:val="00020496"/>
    <w:rsid w:val="000230B3"/>
    <w:rsid w:val="000233E7"/>
    <w:rsid w:val="00025FB2"/>
    <w:rsid w:val="00027705"/>
    <w:rsid w:val="000307B4"/>
    <w:rsid w:val="00033947"/>
    <w:rsid w:val="00033F48"/>
    <w:rsid w:val="00035074"/>
    <w:rsid w:val="000370B0"/>
    <w:rsid w:val="00037566"/>
    <w:rsid w:val="000422B6"/>
    <w:rsid w:val="00043523"/>
    <w:rsid w:val="000523D4"/>
    <w:rsid w:val="00053B2F"/>
    <w:rsid w:val="00054234"/>
    <w:rsid w:val="00054678"/>
    <w:rsid w:val="00054A87"/>
    <w:rsid w:val="00054A93"/>
    <w:rsid w:val="0005524E"/>
    <w:rsid w:val="000557FC"/>
    <w:rsid w:val="0006258C"/>
    <w:rsid w:val="00062D31"/>
    <w:rsid w:val="00063B3B"/>
    <w:rsid w:val="00063E53"/>
    <w:rsid w:val="00073067"/>
    <w:rsid w:val="00076F58"/>
    <w:rsid w:val="000779C3"/>
    <w:rsid w:val="000804EF"/>
    <w:rsid w:val="00080C3B"/>
    <w:rsid w:val="000812E6"/>
    <w:rsid w:val="00082C10"/>
    <w:rsid w:val="000837B3"/>
    <w:rsid w:val="000875EE"/>
    <w:rsid w:val="00087D58"/>
    <w:rsid w:val="00087EAF"/>
    <w:rsid w:val="0009003E"/>
    <w:rsid w:val="00090AB2"/>
    <w:rsid w:val="000928AA"/>
    <w:rsid w:val="00092E87"/>
    <w:rsid w:val="000939F5"/>
    <w:rsid w:val="00094F01"/>
    <w:rsid w:val="00095EC3"/>
    <w:rsid w:val="000A2E76"/>
    <w:rsid w:val="000A3551"/>
    <w:rsid w:val="000A51A5"/>
    <w:rsid w:val="000A61AB"/>
    <w:rsid w:val="000A7892"/>
    <w:rsid w:val="000B03C4"/>
    <w:rsid w:val="000B098D"/>
    <w:rsid w:val="000B28C5"/>
    <w:rsid w:val="000B3E0D"/>
    <w:rsid w:val="000B425B"/>
    <w:rsid w:val="000B5AAA"/>
    <w:rsid w:val="000B7BD3"/>
    <w:rsid w:val="000C11E0"/>
    <w:rsid w:val="000C1572"/>
    <w:rsid w:val="000C77CA"/>
    <w:rsid w:val="000D40DE"/>
    <w:rsid w:val="000D4791"/>
    <w:rsid w:val="000D4992"/>
    <w:rsid w:val="000D5ADE"/>
    <w:rsid w:val="000D6EEC"/>
    <w:rsid w:val="000D772E"/>
    <w:rsid w:val="000E3348"/>
    <w:rsid w:val="000E343E"/>
    <w:rsid w:val="000E5BB7"/>
    <w:rsid w:val="000E6B8B"/>
    <w:rsid w:val="000F1206"/>
    <w:rsid w:val="000F21E8"/>
    <w:rsid w:val="000F2D6D"/>
    <w:rsid w:val="000F363A"/>
    <w:rsid w:val="000F59A4"/>
    <w:rsid w:val="000F6468"/>
    <w:rsid w:val="000F7910"/>
    <w:rsid w:val="00103057"/>
    <w:rsid w:val="00104B3A"/>
    <w:rsid w:val="00107D77"/>
    <w:rsid w:val="00112938"/>
    <w:rsid w:val="00117291"/>
    <w:rsid w:val="0012316B"/>
    <w:rsid w:val="00124062"/>
    <w:rsid w:val="00125A2B"/>
    <w:rsid w:val="00126A13"/>
    <w:rsid w:val="00126C2B"/>
    <w:rsid w:val="00127369"/>
    <w:rsid w:val="00130143"/>
    <w:rsid w:val="00130979"/>
    <w:rsid w:val="00131417"/>
    <w:rsid w:val="00132954"/>
    <w:rsid w:val="00136FB9"/>
    <w:rsid w:val="00137DDD"/>
    <w:rsid w:val="0014341B"/>
    <w:rsid w:val="00143C0C"/>
    <w:rsid w:val="00145446"/>
    <w:rsid w:val="00151D9C"/>
    <w:rsid w:val="00151FFE"/>
    <w:rsid w:val="001524C9"/>
    <w:rsid w:val="00155116"/>
    <w:rsid w:val="0015764B"/>
    <w:rsid w:val="00161B4B"/>
    <w:rsid w:val="001641FA"/>
    <w:rsid w:val="0016475A"/>
    <w:rsid w:val="00165ECC"/>
    <w:rsid w:val="00166746"/>
    <w:rsid w:val="00171A5C"/>
    <w:rsid w:val="00172E7A"/>
    <w:rsid w:val="001743EB"/>
    <w:rsid w:val="00176D6B"/>
    <w:rsid w:val="00177AB7"/>
    <w:rsid w:val="00182050"/>
    <w:rsid w:val="00182B7D"/>
    <w:rsid w:val="001845AC"/>
    <w:rsid w:val="00185F52"/>
    <w:rsid w:val="00186866"/>
    <w:rsid w:val="00187AFD"/>
    <w:rsid w:val="00190932"/>
    <w:rsid w:val="00190B65"/>
    <w:rsid w:val="00193A18"/>
    <w:rsid w:val="001975D8"/>
    <w:rsid w:val="00197CDB"/>
    <w:rsid w:val="001A5BD5"/>
    <w:rsid w:val="001A6CA1"/>
    <w:rsid w:val="001A6DF9"/>
    <w:rsid w:val="001B277C"/>
    <w:rsid w:val="001B2948"/>
    <w:rsid w:val="001B47E8"/>
    <w:rsid w:val="001C027B"/>
    <w:rsid w:val="001C12F1"/>
    <w:rsid w:val="001C17EB"/>
    <w:rsid w:val="001C3792"/>
    <w:rsid w:val="001C3E12"/>
    <w:rsid w:val="001C3F36"/>
    <w:rsid w:val="001C696F"/>
    <w:rsid w:val="001C6C8F"/>
    <w:rsid w:val="001D0381"/>
    <w:rsid w:val="001D1033"/>
    <w:rsid w:val="001D1169"/>
    <w:rsid w:val="001D20E8"/>
    <w:rsid w:val="001D2674"/>
    <w:rsid w:val="001D305F"/>
    <w:rsid w:val="001D39FD"/>
    <w:rsid w:val="001D5B4E"/>
    <w:rsid w:val="001D7433"/>
    <w:rsid w:val="001E4144"/>
    <w:rsid w:val="001E41C8"/>
    <w:rsid w:val="001E485B"/>
    <w:rsid w:val="001E4DAF"/>
    <w:rsid w:val="001E5F60"/>
    <w:rsid w:val="001E6B2A"/>
    <w:rsid w:val="001E7C16"/>
    <w:rsid w:val="001F1E3D"/>
    <w:rsid w:val="001F53F1"/>
    <w:rsid w:val="001F6938"/>
    <w:rsid w:val="001F7253"/>
    <w:rsid w:val="0020055A"/>
    <w:rsid w:val="00200966"/>
    <w:rsid w:val="00201AA1"/>
    <w:rsid w:val="00205239"/>
    <w:rsid w:val="0021006A"/>
    <w:rsid w:val="00213581"/>
    <w:rsid w:val="00214764"/>
    <w:rsid w:val="00214A8E"/>
    <w:rsid w:val="00214D18"/>
    <w:rsid w:val="00216D91"/>
    <w:rsid w:val="00221294"/>
    <w:rsid w:val="002214E1"/>
    <w:rsid w:val="002215CD"/>
    <w:rsid w:val="00222DD7"/>
    <w:rsid w:val="002240EA"/>
    <w:rsid w:val="00225D08"/>
    <w:rsid w:val="002266E8"/>
    <w:rsid w:val="002277D2"/>
    <w:rsid w:val="002301FF"/>
    <w:rsid w:val="0023119D"/>
    <w:rsid w:val="00232213"/>
    <w:rsid w:val="002365F8"/>
    <w:rsid w:val="00236C3C"/>
    <w:rsid w:val="002403D9"/>
    <w:rsid w:val="00240B22"/>
    <w:rsid w:val="00243D70"/>
    <w:rsid w:val="00245DA5"/>
    <w:rsid w:val="00246F77"/>
    <w:rsid w:val="002527A5"/>
    <w:rsid w:val="002548B1"/>
    <w:rsid w:val="00255466"/>
    <w:rsid w:val="00255FE3"/>
    <w:rsid w:val="00256244"/>
    <w:rsid w:val="00257554"/>
    <w:rsid w:val="00257610"/>
    <w:rsid w:val="0026053C"/>
    <w:rsid w:val="002613E6"/>
    <w:rsid w:val="00261D9E"/>
    <w:rsid w:val="0026581E"/>
    <w:rsid w:val="00266025"/>
    <w:rsid w:val="002720E5"/>
    <w:rsid w:val="00273B39"/>
    <w:rsid w:val="0027754E"/>
    <w:rsid w:val="00277B06"/>
    <w:rsid w:val="00280525"/>
    <w:rsid w:val="0028107C"/>
    <w:rsid w:val="00281188"/>
    <w:rsid w:val="0028231D"/>
    <w:rsid w:val="0028284C"/>
    <w:rsid w:val="00283035"/>
    <w:rsid w:val="00286040"/>
    <w:rsid w:val="0028789A"/>
    <w:rsid w:val="00287B24"/>
    <w:rsid w:val="00287DC0"/>
    <w:rsid w:val="00291485"/>
    <w:rsid w:val="00292470"/>
    <w:rsid w:val="00296B65"/>
    <w:rsid w:val="002972E5"/>
    <w:rsid w:val="002A0CF6"/>
    <w:rsid w:val="002A25AE"/>
    <w:rsid w:val="002A4562"/>
    <w:rsid w:val="002A6293"/>
    <w:rsid w:val="002B10A9"/>
    <w:rsid w:val="002B121A"/>
    <w:rsid w:val="002B3B6C"/>
    <w:rsid w:val="002B3DF1"/>
    <w:rsid w:val="002B64EA"/>
    <w:rsid w:val="002C0D77"/>
    <w:rsid w:val="002C23F2"/>
    <w:rsid w:val="002C39FD"/>
    <w:rsid w:val="002C48F3"/>
    <w:rsid w:val="002C66C8"/>
    <w:rsid w:val="002D00B6"/>
    <w:rsid w:val="002D41F4"/>
    <w:rsid w:val="002D57A0"/>
    <w:rsid w:val="002D7B0C"/>
    <w:rsid w:val="002D7B42"/>
    <w:rsid w:val="002E163A"/>
    <w:rsid w:val="002E1DC9"/>
    <w:rsid w:val="002E21C3"/>
    <w:rsid w:val="002F018A"/>
    <w:rsid w:val="002F1328"/>
    <w:rsid w:val="003017B2"/>
    <w:rsid w:val="0030250F"/>
    <w:rsid w:val="00302866"/>
    <w:rsid w:val="00303749"/>
    <w:rsid w:val="00304833"/>
    <w:rsid w:val="00306033"/>
    <w:rsid w:val="00313596"/>
    <w:rsid w:val="00313FD8"/>
    <w:rsid w:val="00315EA9"/>
    <w:rsid w:val="00320087"/>
    <w:rsid w:val="0032010B"/>
    <w:rsid w:val="00321063"/>
    <w:rsid w:val="00322A6C"/>
    <w:rsid w:val="0032667B"/>
    <w:rsid w:val="00326C88"/>
    <w:rsid w:val="00327620"/>
    <w:rsid w:val="00331D08"/>
    <w:rsid w:val="003323B5"/>
    <w:rsid w:val="00332DC8"/>
    <w:rsid w:val="003354FF"/>
    <w:rsid w:val="003373EF"/>
    <w:rsid w:val="00340DF3"/>
    <w:rsid w:val="00340E7A"/>
    <w:rsid w:val="0034180F"/>
    <w:rsid w:val="00342260"/>
    <w:rsid w:val="003435AE"/>
    <w:rsid w:val="00344AA5"/>
    <w:rsid w:val="00347752"/>
    <w:rsid w:val="003508D4"/>
    <w:rsid w:val="00350FBE"/>
    <w:rsid w:val="003513CC"/>
    <w:rsid w:val="003527A9"/>
    <w:rsid w:val="00354098"/>
    <w:rsid w:val="0035563C"/>
    <w:rsid w:val="003607AD"/>
    <w:rsid w:val="00362B02"/>
    <w:rsid w:val="00362C6B"/>
    <w:rsid w:val="00363BB3"/>
    <w:rsid w:val="0036404C"/>
    <w:rsid w:val="003653D5"/>
    <w:rsid w:val="00367BDD"/>
    <w:rsid w:val="00371E51"/>
    <w:rsid w:val="00374F74"/>
    <w:rsid w:val="00376A0A"/>
    <w:rsid w:val="00376F3B"/>
    <w:rsid w:val="00377E36"/>
    <w:rsid w:val="0038356B"/>
    <w:rsid w:val="00384305"/>
    <w:rsid w:val="00384425"/>
    <w:rsid w:val="00384D75"/>
    <w:rsid w:val="00387893"/>
    <w:rsid w:val="0039268F"/>
    <w:rsid w:val="00392F9B"/>
    <w:rsid w:val="00394595"/>
    <w:rsid w:val="003945FF"/>
    <w:rsid w:val="0039465E"/>
    <w:rsid w:val="003A1A19"/>
    <w:rsid w:val="003A3653"/>
    <w:rsid w:val="003A5B0C"/>
    <w:rsid w:val="003A5CD0"/>
    <w:rsid w:val="003B18CF"/>
    <w:rsid w:val="003B29A4"/>
    <w:rsid w:val="003B32F4"/>
    <w:rsid w:val="003B348E"/>
    <w:rsid w:val="003B3902"/>
    <w:rsid w:val="003B3ED5"/>
    <w:rsid w:val="003B7D72"/>
    <w:rsid w:val="003C1121"/>
    <w:rsid w:val="003C31F7"/>
    <w:rsid w:val="003C39DC"/>
    <w:rsid w:val="003C4AE5"/>
    <w:rsid w:val="003C599D"/>
    <w:rsid w:val="003C63E9"/>
    <w:rsid w:val="003C7D63"/>
    <w:rsid w:val="003D1312"/>
    <w:rsid w:val="003D20F8"/>
    <w:rsid w:val="003D3D68"/>
    <w:rsid w:val="003D70F5"/>
    <w:rsid w:val="003E21AC"/>
    <w:rsid w:val="003E2640"/>
    <w:rsid w:val="003E6028"/>
    <w:rsid w:val="003E6330"/>
    <w:rsid w:val="003E6AB3"/>
    <w:rsid w:val="003E7B62"/>
    <w:rsid w:val="003F1348"/>
    <w:rsid w:val="003F23C7"/>
    <w:rsid w:val="003F362F"/>
    <w:rsid w:val="003F4971"/>
    <w:rsid w:val="003F58B4"/>
    <w:rsid w:val="003F7DAF"/>
    <w:rsid w:val="004040B8"/>
    <w:rsid w:val="004052B7"/>
    <w:rsid w:val="00405D0B"/>
    <w:rsid w:val="00406443"/>
    <w:rsid w:val="004065D1"/>
    <w:rsid w:val="00406EE3"/>
    <w:rsid w:val="00410403"/>
    <w:rsid w:val="00410F01"/>
    <w:rsid w:val="00411203"/>
    <w:rsid w:val="00411B18"/>
    <w:rsid w:val="00411F36"/>
    <w:rsid w:val="00415632"/>
    <w:rsid w:val="00416594"/>
    <w:rsid w:val="00417372"/>
    <w:rsid w:val="00417848"/>
    <w:rsid w:val="0042107E"/>
    <w:rsid w:val="00424375"/>
    <w:rsid w:val="0043043C"/>
    <w:rsid w:val="004372DD"/>
    <w:rsid w:val="00441088"/>
    <w:rsid w:val="00441724"/>
    <w:rsid w:val="0044185E"/>
    <w:rsid w:val="00442C25"/>
    <w:rsid w:val="00443BD8"/>
    <w:rsid w:val="004445CE"/>
    <w:rsid w:val="00445ADA"/>
    <w:rsid w:val="00447F59"/>
    <w:rsid w:val="00450041"/>
    <w:rsid w:val="00454148"/>
    <w:rsid w:val="00457AAD"/>
    <w:rsid w:val="00461A8B"/>
    <w:rsid w:val="00461B2A"/>
    <w:rsid w:val="004621B3"/>
    <w:rsid w:val="00462E59"/>
    <w:rsid w:val="0046364F"/>
    <w:rsid w:val="00465073"/>
    <w:rsid w:val="00473A88"/>
    <w:rsid w:val="0047471A"/>
    <w:rsid w:val="00474C21"/>
    <w:rsid w:val="00475888"/>
    <w:rsid w:val="00480A08"/>
    <w:rsid w:val="00483A7A"/>
    <w:rsid w:val="00483D65"/>
    <w:rsid w:val="00484D65"/>
    <w:rsid w:val="004859A1"/>
    <w:rsid w:val="004862DF"/>
    <w:rsid w:val="00486B3D"/>
    <w:rsid w:val="00487F4B"/>
    <w:rsid w:val="00490630"/>
    <w:rsid w:val="00490692"/>
    <w:rsid w:val="004925F2"/>
    <w:rsid w:val="00493350"/>
    <w:rsid w:val="004950EF"/>
    <w:rsid w:val="00495663"/>
    <w:rsid w:val="00496A0A"/>
    <w:rsid w:val="00497D12"/>
    <w:rsid w:val="004A1914"/>
    <w:rsid w:val="004A2037"/>
    <w:rsid w:val="004A4155"/>
    <w:rsid w:val="004A509E"/>
    <w:rsid w:val="004A66C3"/>
    <w:rsid w:val="004A66CF"/>
    <w:rsid w:val="004B3E90"/>
    <w:rsid w:val="004B4FD7"/>
    <w:rsid w:val="004C07DB"/>
    <w:rsid w:val="004C2666"/>
    <w:rsid w:val="004C6EE2"/>
    <w:rsid w:val="004C7E3C"/>
    <w:rsid w:val="004D0299"/>
    <w:rsid w:val="004D4C73"/>
    <w:rsid w:val="004E041B"/>
    <w:rsid w:val="004E3969"/>
    <w:rsid w:val="004E47C8"/>
    <w:rsid w:val="004E4C03"/>
    <w:rsid w:val="004E4E51"/>
    <w:rsid w:val="004E7E66"/>
    <w:rsid w:val="004F1051"/>
    <w:rsid w:val="004F1ADD"/>
    <w:rsid w:val="004F36C1"/>
    <w:rsid w:val="004F7208"/>
    <w:rsid w:val="0050119B"/>
    <w:rsid w:val="00501528"/>
    <w:rsid w:val="00502C8E"/>
    <w:rsid w:val="00503AB3"/>
    <w:rsid w:val="005061A0"/>
    <w:rsid w:val="005069C1"/>
    <w:rsid w:val="0051116E"/>
    <w:rsid w:val="00511DBF"/>
    <w:rsid w:val="00514229"/>
    <w:rsid w:val="005144C1"/>
    <w:rsid w:val="005156EC"/>
    <w:rsid w:val="005168A4"/>
    <w:rsid w:val="00516928"/>
    <w:rsid w:val="00517BF0"/>
    <w:rsid w:val="0052117E"/>
    <w:rsid w:val="00521B91"/>
    <w:rsid w:val="00524609"/>
    <w:rsid w:val="005252D2"/>
    <w:rsid w:val="00530C92"/>
    <w:rsid w:val="00530F16"/>
    <w:rsid w:val="005310EA"/>
    <w:rsid w:val="00531AB0"/>
    <w:rsid w:val="0053436B"/>
    <w:rsid w:val="00535AD8"/>
    <w:rsid w:val="00535B36"/>
    <w:rsid w:val="00536FA9"/>
    <w:rsid w:val="00546BB2"/>
    <w:rsid w:val="00547103"/>
    <w:rsid w:val="0055295A"/>
    <w:rsid w:val="00554EDA"/>
    <w:rsid w:val="0056049E"/>
    <w:rsid w:val="00560848"/>
    <w:rsid w:val="00564811"/>
    <w:rsid w:val="005671BC"/>
    <w:rsid w:val="0056793B"/>
    <w:rsid w:val="0057120B"/>
    <w:rsid w:val="00571265"/>
    <w:rsid w:val="0057200E"/>
    <w:rsid w:val="00572A0F"/>
    <w:rsid w:val="0057424F"/>
    <w:rsid w:val="00574A18"/>
    <w:rsid w:val="00574FE0"/>
    <w:rsid w:val="00576D2D"/>
    <w:rsid w:val="005816F6"/>
    <w:rsid w:val="005832E8"/>
    <w:rsid w:val="00583FC8"/>
    <w:rsid w:val="00584F88"/>
    <w:rsid w:val="00586951"/>
    <w:rsid w:val="00587DF4"/>
    <w:rsid w:val="00587EB5"/>
    <w:rsid w:val="00590B44"/>
    <w:rsid w:val="005915C2"/>
    <w:rsid w:val="0059423E"/>
    <w:rsid w:val="00597B13"/>
    <w:rsid w:val="00597B46"/>
    <w:rsid w:val="00597E2F"/>
    <w:rsid w:val="005A2772"/>
    <w:rsid w:val="005A3FB2"/>
    <w:rsid w:val="005A6D94"/>
    <w:rsid w:val="005A79D8"/>
    <w:rsid w:val="005B1963"/>
    <w:rsid w:val="005B19FE"/>
    <w:rsid w:val="005B6C9C"/>
    <w:rsid w:val="005C047C"/>
    <w:rsid w:val="005C0E70"/>
    <w:rsid w:val="005C0FBD"/>
    <w:rsid w:val="005C2458"/>
    <w:rsid w:val="005C2C11"/>
    <w:rsid w:val="005C400B"/>
    <w:rsid w:val="005C49D0"/>
    <w:rsid w:val="005C5228"/>
    <w:rsid w:val="005C6584"/>
    <w:rsid w:val="005D2A94"/>
    <w:rsid w:val="005D367A"/>
    <w:rsid w:val="005D3E99"/>
    <w:rsid w:val="005D79B8"/>
    <w:rsid w:val="005E15AC"/>
    <w:rsid w:val="005E3C4D"/>
    <w:rsid w:val="005E3E0B"/>
    <w:rsid w:val="005E5535"/>
    <w:rsid w:val="005E6570"/>
    <w:rsid w:val="005F0374"/>
    <w:rsid w:val="005F2AB3"/>
    <w:rsid w:val="005F3914"/>
    <w:rsid w:val="005F439D"/>
    <w:rsid w:val="005F511A"/>
    <w:rsid w:val="0060030C"/>
    <w:rsid w:val="0060130F"/>
    <w:rsid w:val="00601E46"/>
    <w:rsid w:val="00603AD5"/>
    <w:rsid w:val="0060736F"/>
    <w:rsid w:val="00607882"/>
    <w:rsid w:val="006132EE"/>
    <w:rsid w:val="00615A67"/>
    <w:rsid w:val="0062003E"/>
    <w:rsid w:val="006201CB"/>
    <w:rsid w:val="00622F6B"/>
    <w:rsid w:val="006257B6"/>
    <w:rsid w:val="006258D0"/>
    <w:rsid w:val="00627765"/>
    <w:rsid w:val="00630007"/>
    <w:rsid w:val="006300A1"/>
    <w:rsid w:val="00631B0F"/>
    <w:rsid w:val="00632E71"/>
    <w:rsid w:val="00636314"/>
    <w:rsid w:val="00636CC1"/>
    <w:rsid w:val="0064372B"/>
    <w:rsid w:val="00645EC9"/>
    <w:rsid w:val="0064692C"/>
    <w:rsid w:val="00653F68"/>
    <w:rsid w:val="00665D43"/>
    <w:rsid w:val="006673DC"/>
    <w:rsid w:val="00674421"/>
    <w:rsid w:val="006744A2"/>
    <w:rsid w:val="00674D35"/>
    <w:rsid w:val="006802C4"/>
    <w:rsid w:val="006809FA"/>
    <w:rsid w:val="0068402B"/>
    <w:rsid w:val="0068429A"/>
    <w:rsid w:val="00685E73"/>
    <w:rsid w:val="00685FDD"/>
    <w:rsid w:val="00691E39"/>
    <w:rsid w:val="00693676"/>
    <w:rsid w:val="006A39FE"/>
    <w:rsid w:val="006A71DE"/>
    <w:rsid w:val="006A7331"/>
    <w:rsid w:val="006A76D7"/>
    <w:rsid w:val="006B0E88"/>
    <w:rsid w:val="006B26F5"/>
    <w:rsid w:val="006B2D23"/>
    <w:rsid w:val="006B6247"/>
    <w:rsid w:val="006C330B"/>
    <w:rsid w:val="006C45B5"/>
    <w:rsid w:val="006C4E52"/>
    <w:rsid w:val="006C57B6"/>
    <w:rsid w:val="006C6A77"/>
    <w:rsid w:val="006D008C"/>
    <w:rsid w:val="006D185F"/>
    <w:rsid w:val="006D268B"/>
    <w:rsid w:val="006D28D4"/>
    <w:rsid w:val="006D2F9F"/>
    <w:rsid w:val="006D49F0"/>
    <w:rsid w:val="006D5DB9"/>
    <w:rsid w:val="006D7F2E"/>
    <w:rsid w:val="006E0A7E"/>
    <w:rsid w:val="006E235E"/>
    <w:rsid w:val="006F0D3C"/>
    <w:rsid w:val="006F2EDC"/>
    <w:rsid w:val="006F31BA"/>
    <w:rsid w:val="006F692D"/>
    <w:rsid w:val="006F72F5"/>
    <w:rsid w:val="006F7862"/>
    <w:rsid w:val="00701A5A"/>
    <w:rsid w:val="00701B4F"/>
    <w:rsid w:val="00704625"/>
    <w:rsid w:val="00707A02"/>
    <w:rsid w:val="00707FD3"/>
    <w:rsid w:val="00710718"/>
    <w:rsid w:val="007109AF"/>
    <w:rsid w:val="0071249D"/>
    <w:rsid w:val="00715A9A"/>
    <w:rsid w:val="00716152"/>
    <w:rsid w:val="00717166"/>
    <w:rsid w:val="0072030B"/>
    <w:rsid w:val="00720747"/>
    <w:rsid w:val="0072123E"/>
    <w:rsid w:val="007228A6"/>
    <w:rsid w:val="00722BE8"/>
    <w:rsid w:val="00724064"/>
    <w:rsid w:val="007244CC"/>
    <w:rsid w:val="007276A8"/>
    <w:rsid w:val="0073042D"/>
    <w:rsid w:val="0073330E"/>
    <w:rsid w:val="00733A44"/>
    <w:rsid w:val="0073597D"/>
    <w:rsid w:val="007365B1"/>
    <w:rsid w:val="00737FD0"/>
    <w:rsid w:val="0074168E"/>
    <w:rsid w:val="00743B4F"/>
    <w:rsid w:val="00745BC6"/>
    <w:rsid w:val="0074606A"/>
    <w:rsid w:val="007471FA"/>
    <w:rsid w:val="00747D02"/>
    <w:rsid w:val="00750466"/>
    <w:rsid w:val="007507F9"/>
    <w:rsid w:val="00750B2F"/>
    <w:rsid w:val="00751B0E"/>
    <w:rsid w:val="00753B64"/>
    <w:rsid w:val="00754668"/>
    <w:rsid w:val="007551A3"/>
    <w:rsid w:val="00756C08"/>
    <w:rsid w:val="00760C41"/>
    <w:rsid w:val="00760F75"/>
    <w:rsid w:val="007636A0"/>
    <w:rsid w:val="007661BA"/>
    <w:rsid w:val="00766405"/>
    <w:rsid w:val="0076651A"/>
    <w:rsid w:val="0076691A"/>
    <w:rsid w:val="00767377"/>
    <w:rsid w:val="00771B35"/>
    <w:rsid w:val="00771E48"/>
    <w:rsid w:val="00772DA9"/>
    <w:rsid w:val="0077312A"/>
    <w:rsid w:val="0077326D"/>
    <w:rsid w:val="00774C4F"/>
    <w:rsid w:val="00775322"/>
    <w:rsid w:val="00776CE6"/>
    <w:rsid w:val="007814C9"/>
    <w:rsid w:val="00782BB8"/>
    <w:rsid w:val="00783837"/>
    <w:rsid w:val="00784961"/>
    <w:rsid w:val="00787700"/>
    <w:rsid w:val="00791390"/>
    <w:rsid w:val="00792708"/>
    <w:rsid w:val="00794685"/>
    <w:rsid w:val="007954EA"/>
    <w:rsid w:val="007A050E"/>
    <w:rsid w:val="007A19AB"/>
    <w:rsid w:val="007A2D7C"/>
    <w:rsid w:val="007A2F5A"/>
    <w:rsid w:val="007A4136"/>
    <w:rsid w:val="007A42F2"/>
    <w:rsid w:val="007A5234"/>
    <w:rsid w:val="007A5AA1"/>
    <w:rsid w:val="007A6729"/>
    <w:rsid w:val="007B11DB"/>
    <w:rsid w:val="007B2863"/>
    <w:rsid w:val="007B42CB"/>
    <w:rsid w:val="007C1230"/>
    <w:rsid w:val="007C1582"/>
    <w:rsid w:val="007C60DC"/>
    <w:rsid w:val="007C795A"/>
    <w:rsid w:val="007D186F"/>
    <w:rsid w:val="007D3095"/>
    <w:rsid w:val="007D3667"/>
    <w:rsid w:val="007D77FD"/>
    <w:rsid w:val="007E1D80"/>
    <w:rsid w:val="007E27EA"/>
    <w:rsid w:val="007E2A83"/>
    <w:rsid w:val="007E41D0"/>
    <w:rsid w:val="007E4DDC"/>
    <w:rsid w:val="007E52E1"/>
    <w:rsid w:val="007E5E71"/>
    <w:rsid w:val="007E7C7B"/>
    <w:rsid w:val="007F3524"/>
    <w:rsid w:val="00801B7F"/>
    <w:rsid w:val="00802E02"/>
    <w:rsid w:val="008051DC"/>
    <w:rsid w:val="00807664"/>
    <w:rsid w:val="00815A76"/>
    <w:rsid w:val="00816953"/>
    <w:rsid w:val="0082136B"/>
    <w:rsid w:val="00822172"/>
    <w:rsid w:val="008249B3"/>
    <w:rsid w:val="0082643F"/>
    <w:rsid w:val="00826DDD"/>
    <w:rsid w:val="008273B7"/>
    <w:rsid w:val="008277EF"/>
    <w:rsid w:val="00827985"/>
    <w:rsid w:val="008301AD"/>
    <w:rsid w:val="00833C80"/>
    <w:rsid w:val="0084016B"/>
    <w:rsid w:val="0084147F"/>
    <w:rsid w:val="00841F4E"/>
    <w:rsid w:val="008443FA"/>
    <w:rsid w:val="00844F3C"/>
    <w:rsid w:val="00845485"/>
    <w:rsid w:val="00845881"/>
    <w:rsid w:val="00845DF6"/>
    <w:rsid w:val="008464D4"/>
    <w:rsid w:val="008474B0"/>
    <w:rsid w:val="008478B1"/>
    <w:rsid w:val="00850EC8"/>
    <w:rsid w:val="00851354"/>
    <w:rsid w:val="00853528"/>
    <w:rsid w:val="008536EC"/>
    <w:rsid w:val="00854892"/>
    <w:rsid w:val="00854D77"/>
    <w:rsid w:val="008555F2"/>
    <w:rsid w:val="008576F6"/>
    <w:rsid w:val="00857713"/>
    <w:rsid w:val="008604A4"/>
    <w:rsid w:val="00861AB8"/>
    <w:rsid w:val="00862C21"/>
    <w:rsid w:val="008646D4"/>
    <w:rsid w:val="0087133F"/>
    <w:rsid w:val="00871F30"/>
    <w:rsid w:val="00874376"/>
    <w:rsid w:val="008772F1"/>
    <w:rsid w:val="00881B59"/>
    <w:rsid w:val="00882053"/>
    <w:rsid w:val="0088290F"/>
    <w:rsid w:val="0088549F"/>
    <w:rsid w:val="008904B1"/>
    <w:rsid w:val="008942A2"/>
    <w:rsid w:val="00894EE3"/>
    <w:rsid w:val="0089534A"/>
    <w:rsid w:val="008A36DE"/>
    <w:rsid w:val="008A498B"/>
    <w:rsid w:val="008A529C"/>
    <w:rsid w:val="008A6585"/>
    <w:rsid w:val="008B446A"/>
    <w:rsid w:val="008B4474"/>
    <w:rsid w:val="008B5E47"/>
    <w:rsid w:val="008B72DB"/>
    <w:rsid w:val="008C0880"/>
    <w:rsid w:val="008C27FD"/>
    <w:rsid w:val="008D1257"/>
    <w:rsid w:val="008D2C96"/>
    <w:rsid w:val="008D38F6"/>
    <w:rsid w:val="008D3CE0"/>
    <w:rsid w:val="008D4F6D"/>
    <w:rsid w:val="008D5F7D"/>
    <w:rsid w:val="008D7FDC"/>
    <w:rsid w:val="008E0499"/>
    <w:rsid w:val="008E3762"/>
    <w:rsid w:val="008E4B7A"/>
    <w:rsid w:val="008E6248"/>
    <w:rsid w:val="008F2305"/>
    <w:rsid w:val="008F2A77"/>
    <w:rsid w:val="008F5953"/>
    <w:rsid w:val="008F6C14"/>
    <w:rsid w:val="008F6EDE"/>
    <w:rsid w:val="0090171F"/>
    <w:rsid w:val="00902002"/>
    <w:rsid w:val="00902CEB"/>
    <w:rsid w:val="00904576"/>
    <w:rsid w:val="0090523C"/>
    <w:rsid w:val="009064C0"/>
    <w:rsid w:val="00907D3F"/>
    <w:rsid w:val="00907EC2"/>
    <w:rsid w:val="009127F4"/>
    <w:rsid w:val="00912A0A"/>
    <w:rsid w:val="00913598"/>
    <w:rsid w:val="00913892"/>
    <w:rsid w:val="0091412E"/>
    <w:rsid w:val="0091509C"/>
    <w:rsid w:val="00916A17"/>
    <w:rsid w:val="00921169"/>
    <w:rsid w:val="009215E3"/>
    <w:rsid w:val="009269D3"/>
    <w:rsid w:val="00926B32"/>
    <w:rsid w:val="00932995"/>
    <w:rsid w:val="00932B51"/>
    <w:rsid w:val="00935117"/>
    <w:rsid w:val="00936CF0"/>
    <w:rsid w:val="00937D9F"/>
    <w:rsid w:val="00942106"/>
    <w:rsid w:val="00942394"/>
    <w:rsid w:val="0094260D"/>
    <w:rsid w:val="009431CE"/>
    <w:rsid w:val="00945734"/>
    <w:rsid w:val="00946121"/>
    <w:rsid w:val="00946AC9"/>
    <w:rsid w:val="00952A59"/>
    <w:rsid w:val="00952B21"/>
    <w:rsid w:val="00956783"/>
    <w:rsid w:val="00957248"/>
    <w:rsid w:val="00957969"/>
    <w:rsid w:val="00962A4D"/>
    <w:rsid w:val="00962C0E"/>
    <w:rsid w:val="00964A22"/>
    <w:rsid w:val="0096525E"/>
    <w:rsid w:val="009656E9"/>
    <w:rsid w:val="00965A1A"/>
    <w:rsid w:val="0096639C"/>
    <w:rsid w:val="00967C71"/>
    <w:rsid w:val="00967E19"/>
    <w:rsid w:val="0097068B"/>
    <w:rsid w:val="00971C46"/>
    <w:rsid w:val="009743DB"/>
    <w:rsid w:val="0097518D"/>
    <w:rsid w:val="00975F0A"/>
    <w:rsid w:val="00976E17"/>
    <w:rsid w:val="00977556"/>
    <w:rsid w:val="009777DE"/>
    <w:rsid w:val="00977800"/>
    <w:rsid w:val="009800AB"/>
    <w:rsid w:val="00981DFC"/>
    <w:rsid w:val="009856A1"/>
    <w:rsid w:val="00990D91"/>
    <w:rsid w:val="009915B2"/>
    <w:rsid w:val="00992B92"/>
    <w:rsid w:val="009A056D"/>
    <w:rsid w:val="009A1514"/>
    <w:rsid w:val="009A169A"/>
    <w:rsid w:val="009A17FC"/>
    <w:rsid w:val="009A266A"/>
    <w:rsid w:val="009A2869"/>
    <w:rsid w:val="009A50D4"/>
    <w:rsid w:val="009A54AD"/>
    <w:rsid w:val="009A7614"/>
    <w:rsid w:val="009B6A41"/>
    <w:rsid w:val="009C26DF"/>
    <w:rsid w:val="009C2A7B"/>
    <w:rsid w:val="009C2AF4"/>
    <w:rsid w:val="009C3C75"/>
    <w:rsid w:val="009C6105"/>
    <w:rsid w:val="009D1AEF"/>
    <w:rsid w:val="009D4E77"/>
    <w:rsid w:val="009D557A"/>
    <w:rsid w:val="009D77C3"/>
    <w:rsid w:val="009D7F2E"/>
    <w:rsid w:val="009E17E1"/>
    <w:rsid w:val="009E422C"/>
    <w:rsid w:val="009E45C5"/>
    <w:rsid w:val="009E47B1"/>
    <w:rsid w:val="009F003E"/>
    <w:rsid w:val="009F0109"/>
    <w:rsid w:val="009F1185"/>
    <w:rsid w:val="00A00CD3"/>
    <w:rsid w:val="00A01708"/>
    <w:rsid w:val="00A01D7B"/>
    <w:rsid w:val="00A024FF"/>
    <w:rsid w:val="00A027E9"/>
    <w:rsid w:val="00A04F5F"/>
    <w:rsid w:val="00A05E18"/>
    <w:rsid w:val="00A06EFE"/>
    <w:rsid w:val="00A139B1"/>
    <w:rsid w:val="00A13BC4"/>
    <w:rsid w:val="00A13F07"/>
    <w:rsid w:val="00A143AC"/>
    <w:rsid w:val="00A15F19"/>
    <w:rsid w:val="00A170E5"/>
    <w:rsid w:val="00A209E2"/>
    <w:rsid w:val="00A2146F"/>
    <w:rsid w:val="00A231F4"/>
    <w:rsid w:val="00A23E76"/>
    <w:rsid w:val="00A25D05"/>
    <w:rsid w:val="00A26B32"/>
    <w:rsid w:val="00A27593"/>
    <w:rsid w:val="00A35753"/>
    <w:rsid w:val="00A35787"/>
    <w:rsid w:val="00A36CC7"/>
    <w:rsid w:val="00A36CCE"/>
    <w:rsid w:val="00A40BAE"/>
    <w:rsid w:val="00A41318"/>
    <w:rsid w:val="00A43B4C"/>
    <w:rsid w:val="00A4737C"/>
    <w:rsid w:val="00A478DC"/>
    <w:rsid w:val="00A50457"/>
    <w:rsid w:val="00A506C4"/>
    <w:rsid w:val="00A50B51"/>
    <w:rsid w:val="00A55C02"/>
    <w:rsid w:val="00A5729F"/>
    <w:rsid w:val="00A66DEF"/>
    <w:rsid w:val="00A66EC8"/>
    <w:rsid w:val="00A701AF"/>
    <w:rsid w:val="00A713E2"/>
    <w:rsid w:val="00A724EF"/>
    <w:rsid w:val="00A72CE1"/>
    <w:rsid w:val="00A74582"/>
    <w:rsid w:val="00A75504"/>
    <w:rsid w:val="00A837EF"/>
    <w:rsid w:val="00A83EBE"/>
    <w:rsid w:val="00A84AE4"/>
    <w:rsid w:val="00A84B9C"/>
    <w:rsid w:val="00A856B6"/>
    <w:rsid w:val="00A8594A"/>
    <w:rsid w:val="00A8687B"/>
    <w:rsid w:val="00A9026C"/>
    <w:rsid w:val="00A92B79"/>
    <w:rsid w:val="00A947AE"/>
    <w:rsid w:val="00A9695B"/>
    <w:rsid w:val="00AA3E8B"/>
    <w:rsid w:val="00AA4115"/>
    <w:rsid w:val="00AA413D"/>
    <w:rsid w:val="00AA4F0A"/>
    <w:rsid w:val="00AA5A5A"/>
    <w:rsid w:val="00AB0540"/>
    <w:rsid w:val="00AB05CF"/>
    <w:rsid w:val="00AB0DA8"/>
    <w:rsid w:val="00AB18CA"/>
    <w:rsid w:val="00AB1AC4"/>
    <w:rsid w:val="00AB5148"/>
    <w:rsid w:val="00AB5327"/>
    <w:rsid w:val="00AB6AE5"/>
    <w:rsid w:val="00AB7619"/>
    <w:rsid w:val="00AC01E7"/>
    <w:rsid w:val="00AC4664"/>
    <w:rsid w:val="00AC77AD"/>
    <w:rsid w:val="00AC7B89"/>
    <w:rsid w:val="00AD0B84"/>
    <w:rsid w:val="00AD182C"/>
    <w:rsid w:val="00AD36E6"/>
    <w:rsid w:val="00AD4D22"/>
    <w:rsid w:val="00AD5E19"/>
    <w:rsid w:val="00AE65F6"/>
    <w:rsid w:val="00AF053E"/>
    <w:rsid w:val="00B0237C"/>
    <w:rsid w:val="00B039E8"/>
    <w:rsid w:val="00B05DC2"/>
    <w:rsid w:val="00B061CD"/>
    <w:rsid w:val="00B14B45"/>
    <w:rsid w:val="00B155E8"/>
    <w:rsid w:val="00B15F75"/>
    <w:rsid w:val="00B1735D"/>
    <w:rsid w:val="00B17E94"/>
    <w:rsid w:val="00B2194E"/>
    <w:rsid w:val="00B22200"/>
    <w:rsid w:val="00B24812"/>
    <w:rsid w:val="00B24FB9"/>
    <w:rsid w:val="00B25814"/>
    <w:rsid w:val="00B2720D"/>
    <w:rsid w:val="00B30BDC"/>
    <w:rsid w:val="00B31F29"/>
    <w:rsid w:val="00B32796"/>
    <w:rsid w:val="00B32DAF"/>
    <w:rsid w:val="00B3499A"/>
    <w:rsid w:val="00B361B5"/>
    <w:rsid w:val="00B37BDE"/>
    <w:rsid w:val="00B37E68"/>
    <w:rsid w:val="00B43CC0"/>
    <w:rsid w:val="00B468CC"/>
    <w:rsid w:val="00B474FF"/>
    <w:rsid w:val="00B4776A"/>
    <w:rsid w:val="00B47EE3"/>
    <w:rsid w:val="00B528C5"/>
    <w:rsid w:val="00B52FB3"/>
    <w:rsid w:val="00B54655"/>
    <w:rsid w:val="00B6045F"/>
    <w:rsid w:val="00B6376C"/>
    <w:rsid w:val="00B704B1"/>
    <w:rsid w:val="00B7242A"/>
    <w:rsid w:val="00B8071F"/>
    <w:rsid w:val="00B826A1"/>
    <w:rsid w:val="00B82B4E"/>
    <w:rsid w:val="00B82F19"/>
    <w:rsid w:val="00B83297"/>
    <w:rsid w:val="00B833EF"/>
    <w:rsid w:val="00B8420E"/>
    <w:rsid w:val="00B84B60"/>
    <w:rsid w:val="00B90CE1"/>
    <w:rsid w:val="00B92515"/>
    <w:rsid w:val="00B94FFB"/>
    <w:rsid w:val="00B96A53"/>
    <w:rsid w:val="00B971F6"/>
    <w:rsid w:val="00BA1A23"/>
    <w:rsid w:val="00BA3322"/>
    <w:rsid w:val="00BA3324"/>
    <w:rsid w:val="00BA3DEC"/>
    <w:rsid w:val="00BA40E0"/>
    <w:rsid w:val="00BB0501"/>
    <w:rsid w:val="00BB28AD"/>
    <w:rsid w:val="00BB47E7"/>
    <w:rsid w:val="00BC2CD2"/>
    <w:rsid w:val="00BC6483"/>
    <w:rsid w:val="00BC69E3"/>
    <w:rsid w:val="00BC6A1F"/>
    <w:rsid w:val="00BC7335"/>
    <w:rsid w:val="00BD0875"/>
    <w:rsid w:val="00BD4FF3"/>
    <w:rsid w:val="00BD504F"/>
    <w:rsid w:val="00BD542D"/>
    <w:rsid w:val="00BD6E66"/>
    <w:rsid w:val="00BE193E"/>
    <w:rsid w:val="00BE1962"/>
    <w:rsid w:val="00BE4821"/>
    <w:rsid w:val="00BE505C"/>
    <w:rsid w:val="00BE6087"/>
    <w:rsid w:val="00BF17F2"/>
    <w:rsid w:val="00BF31D2"/>
    <w:rsid w:val="00C00404"/>
    <w:rsid w:val="00C00540"/>
    <w:rsid w:val="00C0180F"/>
    <w:rsid w:val="00C01967"/>
    <w:rsid w:val="00C01ED5"/>
    <w:rsid w:val="00C02310"/>
    <w:rsid w:val="00C02682"/>
    <w:rsid w:val="00C06481"/>
    <w:rsid w:val="00C1200E"/>
    <w:rsid w:val="00C12332"/>
    <w:rsid w:val="00C1484F"/>
    <w:rsid w:val="00C14B1D"/>
    <w:rsid w:val="00C161D0"/>
    <w:rsid w:val="00C16A7C"/>
    <w:rsid w:val="00C172AE"/>
    <w:rsid w:val="00C253DC"/>
    <w:rsid w:val="00C343F5"/>
    <w:rsid w:val="00C345AB"/>
    <w:rsid w:val="00C34B87"/>
    <w:rsid w:val="00C40049"/>
    <w:rsid w:val="00C40555"/>
    <w:rsid w:val="00C40D51"/>
    <w:rsid w:val="00C429A6"/>
    <w:rsid w:val="00C45D3B"/>
    <w:rsid w:val="00C478A0"/>
    <w:rsid w:val="00C47E31"/>
    <w:rsid w:val="00C504F8"/>
    <w:rsid w:val="00C52804"/>
    <w:rsid w:val="00C52A99"/>
    <w:rsid w:val="00C52AB7"/>
    <w:rsid w:val="00C52CDC"/>
    <w:rsid w:val="00C54187"/>
    <w:rsid w:val="00C61654"/>
    <w:rsid w:val="00C62B07"/>
    <w:rsid w:val="00C70F84"/>
    <w:rsid w:val="00C727B3"/>
    <w:rsid w:val="00C72BA2"/>
    <w:rsid w:val="00C74250"/>
    <w:rsid w:val="00C74D38"/>
    <w:rsid w:val="00C80524"/>
    <w:rsid w:val="00C813C1"/>
    <w:rsid w:val="00C84E4C"/>
    <w:rsid w:val="00C87044"/>
    <w:rsid w:val="00C926DF"/>
    <w:rsid w:val="00C94D17"/>
    <w:rsid w:val="00CA2A63"/>
    <w:rsid w:val="00CA4C7D"/>
    <w:rsid w:val="00CA76E9"/>
    <w:rsid w:val="00CB05E5"/>
    <w:rsid w:val="00CB17F5"/>
    <w:rsid w:val="00CB27C6"/>
    <w:rsid w:val="00CB3260"/>
    <w:rsid w:val="00CB463B"/>
    <w:rsid w:val="00CB5B82"/>
    <w:rsid w:val="00CB782D"/>
    <w:rsid w:val="00CC168D"/>
    <w:rsid w:val="00CC16A7"/>
    <w:rsid w:val="00CC3F4E"/>
    <w:rsid w:val="00CC54AD"/>
    <w:rsid w:val="00CC54E0"/>
    <w:rsid w:val="00CC6250"/>
    <w:rsid w:val="00CC63F9"/>
    <w:rsid w:val="00CC65A8"/>
    <w:rsid w:val="00CC7DBB"/>
    <w:rsid w:val="00CD0A14"/>
    <w:rsid w:val="00CD6369"/>
    <w:rsid w:val="00CD6F12"/>
    <w:rsid w:val="00CE2A37"/>
    <w:rsid w:val="00CE3573"/>
    <w:rsid w:val="00CE386E"/>
    <w:rsid w:val="00CE64D8"/>
    <w:rsid w:val="00CE72FF"/>
    <w:rsid w:val="00CF2E1A"/>
    <w:rsid w:val="00CF420B"/>
    <w:rsid w:val="00CF6EC0"/>
    <w:rsid w:val="00CF715C"/>
    <w:rsid w:val="00CF75A9"/>
    <w:rsid w:val="00D01F04"/>
    <w:rsid w:val="00D022EC"/>
    <w:rsid w:val="00D02688"/>
    <w:rsid w:val="00D05217"/>
    <w:rsid w:val="00D0603F"/>
    <w:rsid w:val="00D06182"/>
    <w:rsid w:val="00D125BD"/>
    <w:rsid w:val="00D12661"/>
    <w:rsid w:val="00D129D5"/>
    <w:rsid w:val="00D14148"/>
    <w:rsid w:val="00D14788"/>
    <w:rsid w:val="00D14F61"/>
    <w:rsid w:val="00D1582D"/>
    <w:rsid w:val="00D1712E"/>
    <w:rsid w:val="00D20CFD"/>
    <w:rsid w:val="00D233DC"/>
    <w:rsid w:val="00D2569D"/>
    <w:rsid w:val="00D26234"/>
    <w:rsid w:val="00D27A1B"/>
    <w:rsid w:val="00D31A6E"/>
    <w:rsid w:val="00D32382"/>
    <w:rsid w:val="00D3481C"/>
    <w:rsid w:val="00D34DC1"/>
    <w:rsid w:val="00D3536F"/>
    <w:rsid w:val="00D3606F"/>
    <w:rsid w:val="00D403D1"/>
    <w:rsid w:val="00D403F7"/>
    <w:rsid w:val="00D4301E"/>
    <w:rsid w:val="00D4400F"/>
    <w:rsid w:val="00D50CFE"/>
    <w:rsid w:val="00D559DE"/>
    <w:rsid w:val="00D56B94"/>
    <w:rsid w:val="00D56FEB"/>
    <w:rsid w:val="00D61DD0"/>
    <w:rsid w:val="00D62096"/>
    <w:rsid w:val="00D627E5"/>
    <w:rsid w:val="00D62A72"/>
    <w:rsid w:val="00D649B5"/>
    <w:rsid w:val="00D66C9A"/>
    <w:rsid w:val="00D66E63"/>
    <w:rsid w:val="00D67045"/>
    <w:rsid w:val="00D71365"/>
    <w:rsid w:val="00D71B9B"/>
    <w:rsid w:val="00D7343A"/>
    <w:rsid w:val="00D73E2E"/>
    <w:rsid w:val="00D7442F"/>
    <w:rsid w:val="00D74E3E"/>
    <w:rsid w:val="00D75BB6"/>
    <w:rsid w:val="00D779FC"/>
    <w:rsid w:val="00D77D4C"/>
    <w:rsid w:val="00D82421"/>
    <w:rsid w:val="00D830E8"/>
    <w:rsid w:val="00D86A30"/>
    <w:rsid w:val="00D87F0E"/>
    <w:rsid w:val="00D9201C"/>
    <w:rsid w:val="00D92EAD"/>
    <w:rsid w:val="00D94CC2"/>
    <w:rsid w:val="00DA0FB8"/>
    <w:rsid w:val="00DA1633"/>
    <w:rsid w:val="00DA29C3"/>
    <w:rsid w:val="00DA6239"/>
    <w:rsid w:val="00DA6422"/>
    <w:rsid w:val="00DA6DEB"/>
    <w:rsid w:val="00DA7F98"/>
    <w:rsid w:val="00DB0557"/>
    <w:rsid w:val="00DB2C80"/>
    <w:rsid w:val="00DB36B0"/>
    <w:rsid w:val="00DB75C8"/>
    <w:rsid w:val="00DC2340"/>
    <w:rsid w:val="00DC2A9C"/>
    <w:rsid w:val="00DC30DA"/>
    <w:rsid w:val="00DC57CD"/>
    <w:rsid w:val="00DC67FD"/>
    <w:rsid w:val="00DC7D50"/>
    <w:rsid w:val="00DD070B"/>
    <w:rsid w:val="00DD5E7E"/>
    <w:rsid w:val="00DE0792"/>
    <w:rsid w:val="00DE287B"/>
    <w:rsid w:val="00DE603B"/>
    <w:rsid w:val="00DE7A61"/>
    <w:rsid w:val="00DE7CAD"/>
    <w:rsid w:val="00DF07D1"/>
    <w:rsid w:val="00DF129D"/>
    <w:rsid w:val="00DF3859"/>
    <w:rsid w:val="00DF398E"/>
    <w:rsid w:val="00DF4371"/>
    <w:rsid w:val="00DF625F"/>
    <w:rsid w:val="00DF74DB"/>
    <w:rsid w:val="00DF77DF"/>
    <w:rsid w:val="00E01806"/>
    <w:rsid w:val="00E01841"/>
    <w:rsid w:val="00E02D14"/>
    <w:rsid w:val="00E045FD"/>
    <w:rsid w:val="00E05AFA"/>
    <w:rsid w:val="00E07A2D"/>
    <w:rsid w:val="00E11199"/>
    <w:rsid w:val="00E126C1"/>
    <w:rsid w:val="00E162E9"/>
    <w:rsid w:val="00E21473"/>
    <w:rsid w:val="00E21E1D"/>
    <w:rsid w:val="00E22935"/>
    <w:rsid w:val="00E22C67"/>
    <w:rsid w:val="00E2466B"/>
    <w:rsid w:val="00E25112"/>
    <w:rsid w:val="00E3023E"/>
    <w:rsid w:val="00E30365"/>
    <w:rsid w:val="00E30863"/>
    <w:rsid w:val="00E31FE5"/>
    <w:rsid w:val="00E34F46"/>
    <w:rsid w:val="00E375D2"/>
    <w:rsid w:val="00E418DD"/>
    <w:rsid w:val="00E43E04"/>
    <w:rsid w:val="00E47A67"/>
    <w:rsid w:val="00E50679"/>
    <w:rsid w:val="00E50799"/>
    <w:rsid w:val="00E51B84"/>
    <w:rsid w:val="00E542D4"/>
    <w:rsid w:val="00E552A4"/>
    <w:rsid w:val="00E604BE"/>
    <w:rsid w:val="00E6190A"/>
    <w:rsid w:val="00E629B9"/>
    <w:rsid w:val="00E63251"/>
    <w:rsid w:val="00E64562"/>
    <w:rsid w:val="00E70C40"/>
    <w:rsid w:val="00E70EE8"/>
    <w:rsid w:val="00E710C7"/>
    <w:rsid w:val="00E80DED"/>
    <w:rsid w:val="00E833D9"/>
    <w:rsid w:val="00E84B9E"/>
    <w:rsid w:val="00E853E6"/>
    <w:rsid w:val="00E879D5"/>
    <w:rsid w:val="00E92E99"/>
    <w:rsid w:val="00E94573"/>
    <w:rsid w:val="00E95ED3"/>
    <w:rsid w:val="00EA4336"/>
    <w:rsid w:val="00EA65C0"/>
    <w:rsid w:val="00EA7542"/>
    <w:rsid w:val="00EB0565"/>
    <w:rsid w:val="00EB1BF9"/>
    <w:rsid w:val="00EB2280"/>
    <w:rsid w:val="00EB2773"/>
    <w:rsid w:val="00EC142B"/>
    <w:rsid w:val="00EC1621"/>
    <w:rsid w:val="00EC2596"/>
    <w:rsid w:val="00EC3515"/>
    <w:rsid w:val="00EC3E18"/>
    <w:rsid w:val="00EC662E"/>
    <w:rsid w:val="00ED0C9F"/>
    <w:rsid w:val="00ED0FB4"/>
    <w:rsid w:val="00ED1DD3"/>
    <w:rsid w:val="00ED5560"/>
    <w:rsid w:val="00EE049D"/>
    <w:rsid w:val="00EE2721"/>
    <w:rsid w:val="00EE2A0B"/>
    <w:rsid w:val="00EE791E"/>
    <w:rsid w:val="00EE7DE6"/>
    <w:rsid w:val="00EF090A"/>
    <w:rsid w:val="00EF1A68"/>
    <w:rsid w:val="00EF6029"/>
    <w:rsid w:val="00F001F6"/>
    <w:rsid w:val="00F044EB"/>
    <w:rsid w:val="00F0479B"/>
    <w:rsid w:val="00F0787E"/>
    <w:rsid w:val="00F07EEB"/>
    <w:rsid w:val="00F11989"/>
    <w:rsid w:val="00F158FD"/>
    <w:rsid w:val="00F15B3E"/>
    <w:rsid w:val="00F16DA0"/>
    <w:rsid w:val="00F210C7"/>
    <w:rsid w:val="00F23554"/>
    <w:rsid w:val="00F241DA"/>
    <w:rsid w:val="00F24740"/>
    <w:rsid w:val="00F252BD"/>
    <w:rsid w:val="00F30571"/>
    <w:rsid w:val="00F30905"/>
    <w:rsid w:val="00F335CB"/>
    <w:rsid w:val="00F338E9"/>
    <w:rsid w:val="00F34CCC"/>
    <w:rsid w:val="00F3576C"/>
    <w:rsid w:val="00F35DB1"/>
    <w:rsid w:val="00F364A5"/>
    <w:rsid w:val="00F3651F"/>
    <w:rsid w:val="00F36CC4"/>
    <w:rsid w:val="00F36D0F"/>
    <w:rsid w:val="00F370E9"/>
    <w:rsid w:val="00F4144F"/>
    <w:rsid w:val="00F41749"/>
    <w:rsid w:val="00F42294"/>
    <w:rsid w:val="00F42F7B"/>
    <w:rsid w:val="00F459EB"/>
    <w:rsid w:val="00F52C9C"/>
    <w:rsid w:val="00F55BE1"/>
    <w:rsid w:val="00F55FE6"/>
    <w:rsid w:val="00F62322"/>
    <w:rsid w:val="00F6336A"/>
    <w:rsid w:val="00F638F7"/>
    <w:rsid w:val="00F66A88"/>
    <w:rsid w:val="00F675EB"/>
    <w:rsid w:val="00F72065"/>
    <w:rsid w:val="00F72753"/>
    <w:rsid w:val="00F76E7C"/>
    <w:rsid w:val="00F778DC"/>
    <w:rsid w:val="00F80E9A"/>
    <w:rsid w:val="00F849BE"/>
    <w:rsid w:val="00F84A88"/>
    <w:rsid w:val="00F84B05"/>
    <w:rsid w:val="00F8521C"/>
    <w:rsid w:val="00F86452"/>
    <w:rsid w:val="00F866BF"/>
    <w:rsid w:val="00F87A0F"/>
    <w:rsid w:val="00F94A4B"/>
    <w:rsid w:val="00F97342"/>
    <w:rsid w:val="00F97AD4"/>
    <w:rsid w:val="00FA09FA"/>
    <w:rsid w:val="00FA3722"/>
    <w:rsid w:val="00FA46AC"/>
    <w:rsid w:val="00FA65E1"/>
    <w:rsid w:val="00FA6FA9"/>
    <w:rsid w:val="00FB0917"/>
    <w:rsid w:val="00FB0F16"/>
    <w:rsid w:val="00FB3BD2"/>
    <w:rsid w:val="00FB59FB"/>
    <w:rsid w:val="00FB668F"/>
    <w:rsid w:val="00FB72A0"/>
    <w:rsid w:val="00FC2181"/>
    <w:rsid w:val="00FC25A4"/>
    <w:rsid w:val="00FC35C5"/>
    <w:rsid w:val="00FC4E7F"/>
    <w:rsid w:val="00FC569C"/>
    <w:rsid w:val="00FC7DBF"/>
    <w:rsid w:val="00FD69F1"/>
    <w:rsid w:val="00FE2375"/>
    <w:rsid w:val="00FE2B73"/>
    <w:rsid w:val="00FE4FD5"/>
    <w:rsid w:val="00FE4FE6"/>
    <w:rsid w:val="00FE64D3"/>
    <w:rsid w:val="00FE72A6"/>
    <w:rsid w:val="00FE7667"/>
    <w:rsid w:val="00FF04D8"/>
    <w:rsid w:val="00FF2094"/>
    <w:rsid w:val="00FF55EE"/>
    <w:rsid w:val="00FF5FE5"/>
    <w:rsid w:val="00FF7D7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A6B7E8"/>
  <w15:chartTrackingRefBased/>
  <w15:docId w15:val="{E6ED84B2-B362-4BA0-A44D-B0A76ADA7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semiHidden="1" w:uiPriority="9" w:qFormat="1"/>
    <w:lsdException w:name="heading 2" w:semiHidden="1"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9"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9"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9" w:qFormat="1"/>
    <w:lsdException w:name="Emphasis" w:semiHidden="1" w:uiPriority="9"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9" w:qFormat="1"/>
    <w:lsdException w:name="Quote" w:semiHidden="1" w:uiPriority="9" w:qFormat="1"/>
    <w:lsdException w:name="Intense Quote" w:semiHidden="1" w:uiPriority="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9" w:qFormat="1"/>
    <w:lsdException w:name="Intense Emphasis" w:semiHidden="1" w:uiPriority="9" w:qFormat="1"/>
    <w:lsdException w:name="Subtle Reference" w:semiHidden="1" w:uiPriority="9" w:qFormat="1"/>
    <w:lsdException w:name="Intense Reference" w:semiHidden="1" w:uiPriority="9" w:qFormat="1"/>
    <w:lsdException w:name="Book Title" w:semiHidden="1" w:uiPriority="9"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ekv.grundtext.arial"/>
    <w:qFormat/>
    <w:rsid w:val="003E6028"/>
    <w:pPr>
      <w:spacing w:after="0" w:line="255" w:lineRule="exact"/>
    </w:pPr>
    <w:rPr>
      <w:rFonts w:ascii="Arial" w:hAnsi="Arial"/>
      <w:noProof/>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8C27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kvkolumnentitel">
    <w:name w:val="ekv.kolumnentitel"/>
    <w:basedOn w:val="Standard"/>
    <w:uiPriority w:val="47"/>
    <w:semiHidden/>
    <w:qFormat/>
    <w:rsid w:val="0035563C"/>
    <w:pPr>
      <w:spacing w:before="100" w:line="240" w:lineRule="auto"/>
      <w:jc w:val="right"/>
    </w:pPr>
  </w:style>
  <w:style w:type="paragraph" w:customStyle="1" w:styleId="ekvkolumnentitelnr">
    <w:name w:val="ekv.kolumnentitel.nr"/>
    <w:basedOn w:val="Standard"/>
    <w:uiPriority w:val="48"/>
    <w:semiHidden/>
    <w:qFormat/>
    <w:rsid w:val="006257B6"/>
    <w:pPr>
      <w:spacing w:line="240" w:lineRule="auto"/>
      <w:jc w:val="right"/>
    </w:pPr>
    <w:rPr>
      <w:rFonts w:eastAsia="Times New Roman" w:cs="Times New Roman"/>
      <w:sz w:val="38"/>
      <w:szCs w:val="24"/>
      <w:lang w:eastAsia="de-DE"/>
    </w:rPr>
  </w:style>
  <w:style w:type="character" w:styleId="Zeilennummer">
    <w:name w:val="line number"/>
    <w:basedOn w:val="Absatz-Standardschriftart"/>
    <w:uiPriority w:val="99"/>
    <w:semiHidden/>
    <w:unhideWhenUsed/>
    <w:rsid w:val="00AB18CA"/>
  </w:style>
  <w:style w:type="table" w:styleId="TabellemithellemGitternetz">
    <w:name w:val="Grid Table Light"/>
    <w:basedOn w:val="NormaleTabelle"/>
    <w:uiPriority w:val="40"/>
    <w:rsid w:val="008C27FD"/>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Formatvorlage1">
    <w:name w:val="Formatvorlage1"/>
    <w:basedOn w:val="NormaleTabelle"/>
    <w:uiPriority w:val="99"/>
    <w:rsid w:val="008C27FD"/>
    <w:pPr>
      <w:spacing w:after="0" w:line="240" w:lineRule="auto"/>
    </w:pPr>
    <w:tblPr/>
  </w:style>
  <w:style w:type="paragraph" w:customStyle="1" w:styleId="ekvsprechblase">
    <w:name w:val="ekv.sprechblase"/>
    <w:basedOn w:val="Standard"/>
    <w:uiPriority w:val="99"/>
    <w:semiHidden/>
    <w:qFormat/>
    <w:rsid w:val="008A6585"/>
    <w:rPr>
      <w:color w:val="0D0D0D" w:themeColor="text1" w:themeTint="F2"/>
    </w:rPr>
  </w:style>
  <w:style w:type="paragraph" w:customStyle="1" w:styleId="ekvkreuzwortraetsel">
    <w:name w:val="ekv.kreuzwortraetsel"/>
    <w:basedOn w:val="Standard"/>
    <w:semiHidden/>
    <w:qFormat/>
    <w:rsid w:val="00BB0501"/>
    <w:pPr>
      <w:spacing w:line="240" w:lineRule="auto"/>
      <w:jc w:val="center"/>
    </w:pPr>
    <w:rPr>
      <w:rFonts w:ascii="Comic Sans MS" w:hAnsi="Comic Sans MS"/>
    </w:rPr>
  </w:style>
  <w:style w:type="paragraph" w:customStyle="1" w:styleId="ekvaufgabenwortkarte">
    <w:name w:val="ekv.aufgaben.wortkarte"/>
    <w:basedOn w:val="Standard"/>
    <w:semiHidden/>
    <w:qFormat/>
    <w:rsid w:val="00D0603F"/>
    <w:pPr>
      <w:spacing w:line="240" w:lineRule="auto"/>
    </w:pPr>
    <w:rPr>
      <w:color w:val="000000"/>
      <w14:textFill>
        <w14:solidFill>
          <w14:srgbClr w14:val="000000">
            <w14:lumMod w14:val="65000"/>
          </w14:srgbClr>
        </w14:solidFill>
      </w14:textFill>
    </w:rPr>
  </w:style>
  <w:style w:type="paragraph" w:styleId="Kopfzeile">
    <w:name w:val="header"/>
    <w:aliases w:val="ekv.kopfzeile"/>
    <w:basedOn w:val="Standard"/>
    <w:link w:val="KopfzeileZchn"/>
    <w:uiPriority w:val="99"/>
    <w:semiHidden/>
    <w:rsid w:val="0026581E"/>
    <w:pPr>
      <w:spacing w:line="240" w:lineRule="auto"/>
    </w:pPr>
    <w:rPr>
      <w:color w:val="FFFFFF" w:themeColor="background1"/>
      <w:sz w:val="2"/>
    </w:rPr>
  </w:style>
  <w:style w:type="character" w:customStyle="1" w:styleId="KopfzeileZchn">
    <w:name w:val="Kopfzeile Zchn"/>
    <w:aliases w:val="ekv.kopfzeile Zchn"/>
    <w:basedOn w:val="Absatz-Standardschriftart"/>
    <w:link w:val="Kopfzeile"/>
    <w:uiPriority w:val="99"/>
    <w:semiHidden/>
    <w:rsid w:val="00F16DA0"/>
    <w:rPr>
      <w:rFonts w:ascii="Arial" w:hAnsi="Arial"/>
      <w:noProof/>
      <w:color w:val="FFFFFF" w:themeColor="background1"/>
      <w:sz w:val="2"/>
    </w:rPr>
  </w:style>
  <w:style w:type="paragraph" w:styleId="Fuzeile">
    <w:name w:val="footer"/>
    <w:aliases w:val="ekv.pagina"/>
    <w:basedOn w:val="Standard"/>
    <w:link w:val="FuzeileZchn"/>
    <w:uiPriority w:val="99"/>
    <w:semiHidden/>
    <w:rsid w:val="009B6A41"/>
    <w:pPr>
      <w:spacing w:line="240" w:lineRule="auto"/>
      <w:jc w:val="right"/>
    </w:pPr>
    <w:rPr>
      <w:sz w:val="24"/>
    </w:rPr>
  </w:style>
  <w:style w:type="character" w:customStyle="1" w:styleId="FuzeileZchn">
    <w:name w:val="Fußzeile Zchn"/>
    <w:aliases w:val="ekv.pagina Zchn"/>
    <w:basedOn w:val="Absatz-Standardschriftart"/>
    <w:link w:val="Fuzeile"/>
    <w:uiPriority w:val="99"/>
    <w:semiHidden/>
    <w:rsid w:val="008555F2"/>
    <w:rPr>
      <w:rFonts w:ascii="Arial" w:hAnsi="Arial"/>
      <w:noProof/>
      <w:sz w:val="24"/>
    </w:rPr>
  </w:style>
  <w:style w:type="paragraph" w:customStyle="1" w:styleId="ekvgrundtexthalbeZeile">
    <w:name w:val="ekv.grundtext.halbeZeile"/>
    <w:basedOn w:val="Standard"/>
    <w:uiPriority w:val="1"/>
    <w:qFormat/>
    <w:rsid w:val="00B1735D"/>
    <w:pPr>
      <w:spacing w:line="128" w:lineRule="exact"/>
    </w:pPr>
  </w:style>
  <w:style w:type="paragraph" w:customStyle="1" w:styleId="ekvpicto">
    <w:name w:val="ekv.picto"/>
    <w:basedOn w:val="Standard"/>
    <w:qFormat/>
    <w:rsid w:val="00A724EF"/>
    <w:pPr>
      <w:framePr w:w="340" w:h="340" w:hRule="exact" w:wrap="around" w:vAnchor="text" w:hAnchor="page" w:x="897" w:y="1"/>
      <w:spacing w:after="120" w:line="240" w:lineRule="auto"/>
      <w:jc w:val="center"/>
    </w:pPr>
    <w:rPr>
      <w:color w:val="FFFFFF" w:themeColor="background1"/>
    </w:rPr>
  </w:style>
  <w:style w:type="paragraph" w:styleId="Sprechblasentext">
    <w:name w:val="Balloon Text"/>
    <w:basedOn w:val="Standard"/>
    <w:link w:val="SprechblasentextZchn"/>
    <w:uiPriority w:val="99"/>
    <w:semiHidden/>
    <w:unhideWhenUsed/>
    <w:rsid w:val="000D4791"/>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D4791"/>
    <w:rPr>
      <w:rFonts w:ascii="Segoe UI" w:hAnsi="Segoe UI" w:cs="Segoe UI"/>
      <w:noProof/>
      <w:sz w:val="18"/>
      <w:szCs w:val="18"/>
    </w:rPr>
  </w:style>
  <w:style w:type="character" w:customStyle="1" w:styleId="ekvfett">
    <w:name w:val="ekv.fett"/>
    <w:basedOn w:val="Absatz-Standardschriftart"/>
    <w:uiPriority w:val="29"/>
    <w:qFormat/>
    <w:rsid w:val="00D77D4C"/>
    <w:rPr>
      <w:b/>
    </w:rPr>
  </w:style>
  <w:style w:type="character" w:customStyle="1" w:styleId="ekvfettkursiv">
    <w:name w:val="ekv.fett.kursiv"/>
    <w:basedOn w:val="Absatz-Standardschriftart"/>
    <w:uiPriority w:val="31"/>
    <w:qFormat/>
    <w:rsid w:val="00D77D4C"/>
    <w:rPr>
      <w:b/>
      <w:i/>
    </w:rPr>
  </w:style>
  <w:style w:type="character" w:customStyle="1" w:styleId="ekvkursiv">
    <w:name w:val="ekv.kursiv"/>
    <w:basedOn w:val="Absatz-Standardschriftart"/>
    <w:uiPriority w:val="30"/>
    <w:qFormat/>
    <w:rsid w:val="00D77D4C"/>
    <w:rPr>
      <w:i/>
    </w:rPr>
  </w:style>
  <w:style w:type="character" w:styleId="Kommentarzeichen">
    <w:name w:val="annotation reference"/>
    <w:basedOn w:val="Absatz-Standardschriftart"/>
    <w:uiPriority w:val="99"/>
    <w:semiHidden/>
    <w:unhideWhenUsed/>
    <w:rsid w:val="005C0FBD"/>
    <w:rPr>
      <w:sz w:val="16"/>
      <w:szCs w:val="16"/>
    </w:rPr>
  </w:style>
  <w:style w:type="paragraph" w:styleId="Kommentartext">
    <w:name w:val="annotation text"/>
    <w:basedOn w:val="Standard"/>
    <w:link w:val="KommentartextZchn"/>
    <w:uiPriority w:val="99"/>
    <w:semiHidden/>
    <w:unhideWhenUsed/>
    <w:rsid w:val="005C0FBD"/>
    <w:pPr>
      <w:spacing w:line="240" w:lineRule="auto"/>
    </w:pPr>
    <w:rPr>
      <w:szCs w:val="20"/>
    </w:rPr>
  </w:style>
  <w:style w:type="character" w:customStyle="1" w:styleId="KommentartextZchn">
    <w:name w:val="Kommentartext Zchn"/>
    <w:basedOn w:val="Absatz-Standardschriftart"/>
    <w:link w:val="Kommentartext"/>
    <w:uiPriority w:val="99"/>
    <w:semiHidden/>
    <w:rsid w:val="005C0FBD"/>
    <w:rPr>
      <w:rFonts w:ascii="Arial" w:hAnsi="Arial"/>
      <w:noProof/>
      <w:sz w:val="20"/>
      <w:szCs w:val="20"/>
    </w:rPr>
  </w:style>
  <w:style w:type="paragraph" w:styleId="Kommentarthema">
    <w:name w:val="annotation subject"/>
    <w:basedOn w:val="Kommentartext"/>
    <w:next w:val="Kommentartext"/>
    <w:link w:val="KommentarthemaZchn"/>
    <w:uiPriority w:val="99"/>
    <w:semiHidden/>
    <w:unhideWhenUsed/>
    <w:rsid w:val="005C0FBD"/>
    <w:rPr>
      <w:b/>
      <w:bCs/>
    </w:rPr>
  </w:style>
  <w:style w:type="character" w:customStyle="1" w:styleId="KommentarthemaZchn">
    <w:name w:val="Kommentarthema Zchn"/>
    <w:basedOn w:val="KommentartextZchn"/>
    <w:link w:val="Kommentarthema"/>
    <w:uiPriority w:val="99"/>
    <w:semiHidden/>
    <w:rsid w:val="005C0FBD"/>
    <w:rPr>
      <w:rFonts w:ascii="Arial" w:hAnsi="Arial"/>
      <w:b/>
      <w:bCs/>
      <w:noProof/>
      <w:sz w:val="20"/>
      <w:szCs w:val="20"/>
    </w:rPr>
  </w:style>
  <w:style w:type="paragraph" w:customStyle="1" w:styleId="ekvgrundtextkursiv">
    <w:name w:val="ekv.grundtext.kursiv"/>
    <w:basedOn w:val="Standard"/>
    <w:qFormat/>
    <w:rsid w:val="00590B44"/>
    <w:rPr>
      <w:i/>
    </w:rPr>
  </w:style>
  <w:style w:type="paragraph" w:customStyle="1" w:styleId="ekvue1arial">
    <w:name w:val="ekv.ue1.arial"/>
    <w:basedOn w:val="Standard"/>
    <w:uiPriority w:val="10"/>
    <w:qFormat/>
    <w:rsid w:val="004C2666"/>
    <w:pPr>
      <w:spacing w:line="624" w:lineRule="exact"/>
    </w:pPr>
    <w:rPr>
      <w:b/>
      <w:sz w:val="52"/>
    </w:rPr>
  </w:style>
  <w:style w:type="paragraph" w:customStyle="1" w:styleId="ekvue2arial">
    <w:name w:val="ekv.ue2.arial"/>
    <w:basedOn w:val="Standard"/>
    <w:uiPriority w:val="11"/>
    <w:qFormat/>
    <w:rsid w:val="004C2666"/>
    <w:pPr>
      <w:spacing w:line="510" w:lineRule="exact"/>
    </w:pPr>
    <w:rPr>
      <w:b/>
      <w:sz w:val="38"/>
    </w:rPr>
  </w:style>
  <w:style w:type="paragraph" w:customStyle="1" w:styleId="ekvue3arial">
    <w:name w:val="ekv.ue3.arial"/>
    <w:basedOn w:val="Standard"/>
    <w:uiPriority w:val="12"/>
    <w:qFormat/>
    <w:rsid w:val="004C2666"/>
    <w:pPr>
      <w:spacing w:line="383" w:lineRule="exact"/>
    </w:pPr>
    <w:rPr>
      <w:b/>
      <w:sz w:val="26"/>
    </w:rPr>
  </w:style>
  <w:style w:type="paragraph" w:customStyle="1" w:styleId="ekvgrundtexttimes">
    <w:name w:val="ekv.grundtext.times"/>
    <w:basedOn w:val="Standard"/>
    <w:qFormat/>
    <w:rsid w:val="00822172"/>
    <w:rPr>
      <w:rFonts w:ascii="Times New Roman" w:hAnsi="Times New Roman"/>
      <w:sz w:val="21"/>
    </w:rPr>
  </w:style>
  <w:style w:type="paragraph" w:customStyle="1" w:styleId="ekvue1times">
    <w:name w:val="ekv.ue1.times"/>
    <w:basedOn w:val="Standard"/>
    <w:uiPriority w:val="13"/>
    <w:qFormat/>
    <w:rsid w:val="004C2666"/>
    <w:pPr>
      <w:spacing w:line="624" w:lineRule="exact"/>
    </w:pPr>
    <w:rPr>
      <w:rFonts w:ascii="Times New Roman" w:hAnsi="Times New Roman"/>
      <w:b/>
      <w:sz w:val="54"/>
    </w:rPr>
  </w:style>
  <w:style w:type="paragraph" w:customStyle="1" w:styleId="ekvue2times">
    <w:name w:val="ekv.ue2.times"/>
    <w:basedOn w:val="Standard"/>
    <w:uiPriority w:val="14"/>
    <w:qFormat/>
    <w:rsid w:val="004C2666"/>
    <w:pPr>
      <w:spacing w:line="510" w:lineRule="exact"/>
    </w:pPr>
    <w:rPr>
      <w:rFonts w:ascii="Times New Roman" w:hAnsi="Times New Roman"/>
      <w:b/>
      <w:sz w:val="40"/>
    </w:rPr>
  </w:style>
  <w:style w:type="paragraph" w:customStyle="1" w:styleId="ekvue3times">
    <w:name w:val="ekv.ue3.times"/>
    <w:basedOn w:val="Standard"/>
    <w:uiPriority w:val="15"/>
    <w:qFormat/>
    <w:rsid w:val="004C2666"/>
    <w:pPr>
      <w:spacing w:line="383" w:lineRule="exact"/>
    </w:pPr>
    <w:rPr>
      <w:rFonts w:ascii="Times New Roman" w:hAnsi="Times New Roman"/>
      <w:b/>
      <w:sz w:val="28"/>
    </w:rPr>
  </w:style>
  <w:style w:type="character" w:styleId="Platzhaltertext">
    <w:name w:val="Placeholder Text"/>
    <w:basedOn w:val="Absatz-Standardschriftart"/>
    <w:uiPriority w:val="99"/>
    <w:semiHidden/>
    <w:rsid w:val="00A83EBE"/>
    <w:rPr>
      <w:color w:val="808080"/>
    </w:rPr>
  </w:style>
  <w:style w:type="paragraph" w:customStyle="1" w:styleId="ekvtabelle">
    <w:name w:val="ekv.tabelle"/>
    <w:basedOn w:val="Standard"/>
    <w:qFormat/>
    <w:rsid w:val="00DA6DEB"/>
    <w:pPr>
      <w:ind w:left="57"/>
    </w:pPr>
    <w:rPr>
      <w:sz w:val="19"/>
    </w:rPr>
  </w:style>
  <w:style w:type="paragraph" w:customStyle="1" w:styleId="ekvtabellezentr">
    <w:name w:val="ekv.tabelle.zentr"/>
    <w:basedOn w:val="Standard"/>
    <w:qFormat/>
    <w:rsid w:val="00DA6DEB"/>
    <w:pPr>
      <w:jc w:val="center"/>
    </w:pPr>
    <w:rPr>
      <w:sz w:val="19"/>
    </w:rPr>
  </w:style>
  <w:style w:type="paragraph" w:customStyle="1" w:styleId="ekvaufzaehlungpunkte">
    <w:name w:val="ekv.aufzaehlung.punkte"/>
    <w:basedOn w:val="Standard"/>
    <w:semiHidden/>
    <w:qFormat/>
    <w:rsid w:val="003508D4"/>
    <w:pPr>
      <w:tabs>
        <w:tab w:val="left" w:pos="340"/>
      </w:tabs>
      <w:ind w:left="340" w:hanging="340"/>
    </w:pPr>
  </w:style>
  <w:style w:type="paragraph" w:customStyle="1" w:styleId="ekvtabellerechts">
    <w:name w:val="ekv.tabelle.rechts"/>
    <w:basedOn w:val="Standard"/>
    <w:qFormat/>
    <w:rsid w:val="00DA6DEB"/>
    <w:pPr>
      <w:ind w:right="57"/>
      <w:jc w:val="right"/>
    </w:pPr>
    <w:rPr>
      <w:sz w:val="19"/>
    </w:rPr>
  </w:style>
  <w:style w:type="paragraph" w:customStyle="1" w:styleId="ekvschreiblinie">
    <w:name w:val="ekv.schreiblinie"/>
    <w:basedOn w:val="Standard"/>
    <w:qFormat/>
    <w:rsid w:val="00822172"/>
    <w:pPr>
      <w:tabs>
        <w:tab w:val="left" w:pos="340"/>
        <w:tab w:val="right" w:pos="2948"/>
        <w:tab w:val="right" w:pos="3742"/>
        <w:tab w:val="right" w:pos="4026"/>
        <w:tab w:val="right" w:pos="7825"/>
        <w:tab w:val="right" w:pos="8618"/>
        <w:tab w:val="right" w:pos="9412"/>
        <w:tab w:val="right" w:pos="9441"/>
      </w:tabs>
      <w:spacing w:line="383" w:lineRule="exact"/>
    </w:pPr>
  </w:style>
  <w:style w:type="paragraph" w:customStyle="1" w:styleId="ekvquelle">
    <w:name w:val="ekv.quelle"/>
    <w:basedOn w:val="Standard"/>
    <w:uiPriority w:val="99"/>
    <w:qFormat/>
    <w:rsid w:val="0084016B"/>
    <w:pPr>
      <w:spacing w:line="213" w:lineRule="exact"/>
    </w:pPr>
    <w:rPr>
      <w:sz w:val="17"/>
    </w:rPr>
  </w:style>
  <w:style w:type="paragraph" w:customStyle="1" w:styleId="ekvaufzaehlungnr">
    <w:name w:val="ekv.aufzaehlung.nr"/>
    <w:basedOn w:val="Standard"/>
    <w:qFormat/>
    <w:rsid w:val="006B0E88"/>
    <w:pPr>
      <w:tabs>
        <w:tab w:val="left" w:pos="227"/>
      </w:tabs>
      <w:ind w:left="227" w:hanging="227"/>
    </w:pPr>
  </w:style>
  <w:style w:type="paragraph" w:customStyle="1" w:styleId="ekvaufzaehlungankr">
    <w:name w:val="ekv.aufzaehlung.ankr"/>
    <w:basedOn w:val="Standard"/>
    <w:semiHidden/>
    <w:qFormat/>
    <w:rsid w:val="004B4FD7"/>
    <w:pPr>
      <w:tabs>
        <w:tab w:val="left" w:pos="340"/>
      </w:tabs>
      <w:ind w:left="340" w:hanging="340"/>
    </w:pPr>
  </w:style>
  <w:style w:type="paragraph" w:customStyle="1" w:styleId="ekvraster">
    <w:name w:val="ekv.raster"/>
    <w:basedOn w:val="Standard"/>
    <w:semiHidden/>
    <w:qFormat/>
    <w:rsid w:val="00CA4C7D"/>
    <w:pPr>
      <w:tabs>
        <w:tab w:val="left" w:pos="340"/>
        <w:tab w:val="left" w:pos="595"/>
        <w:tab w:val="left" w:pos="851"/>
      </w:tabs>
      <w:spacing w:line="240" w:lineRule="auto"/>
      <w:jc w:val="center"/>
    </w:pPr>
    <w:rPr>
      <w:rFonts w:eastAsia="Times New Roman" w:cs="Times New Roman"/>
      <w:lang w:eastAsia="de-DE"/>
    </w:rPr>
  </w:style>
  <w:style w:type="paragraph" w:customStyle="1" w:styleId="ekvueberschriftbox">
    <w:name w:val="ekv.ueberschrift.box"/>
    <w:basedOn w:val="Standard"/>
    <w:semiHidden/>
    <w:qFormat/>
    <w:rsid w:val="00033F48"/>
    <w:pPr>
      <w:shd w:val="clear" w:color="auto" w:fill="D9D9D9" w:themeFill="background1" w:themeFillShade="D9"/>
    </w:pPr>
    <w:rPr>
      <w:b/>
    </w:rPr>
  </w:style>
  <w:style w:type="paragraph" w:customStyle="1" w:styleId="ekvbox">
    <w:name w:val="ekv.box"/>
    <w:basedOn w:val="Standard"/>
    <w:semiHidden/>
    <w:qFormat/>
    <w:rsid w:val="00ED0FB4"/>
    <w:pPr>
      <w:shd w:val="clear" w:color="auto" w:fill="D9D9D9" w:themeFill="background1" w:themeFillShade="D9"/>
    </w:pPr>
  </w:style>
  <w:style w:type="paragraph" w:customStyle="1" w:styleId="ekvbildbeschreibung">
    <w:name w:val="ekv.bildbeschreibung"/>
    <w:basedOn w:val="Standard"/>
    <w:qFormat/>
    <w:rsid w:val="00273B39"/>
    <w:pPr>
      <w:spacing w:line="199" w:lineRule="atLeast"/>
    </w:pPr>
    <w:rPr>
      <w:sz w:val="16"/>
    </w:rPr>
  </w:style>
  <w:style w:type="paragraph" w:customStyle="1" w:styleId="ekvbildlegende">
    <w:name w:val="ekv.bildlegende"/>
    <w:basedOn w:val="Standard"/>
    <w:uiPriority w:val="39"/>
    <w:qFormat/>
    <w:rsid w:val="00273B39"/>
    <w:pPr>
      <w:spacing w:line="213" w:lineRule="exact"/>
    </w:pPr>
    <w:rPr>
      <w:sz w:val="17"/>
    </w:rPr>
  </w:style>
  <w:style w:type="paragraph" w:customStyle="1" w:styleId="ekveinleitungstext">
    <w:name w:val="ekv.einleitungstext"/>
    <w:basedOn w:val="Standard"/>
    <w:qFormat/>
    <w:rsid w:val="001E5F60"/>
    <w:rPr>
      <w:b/>
    </w:rPr>
  </w:style>
  <w:style w:type="character" w:customStyle="1" w:styleId="ekvhandschrift">
    <w:name w:val="ekv.handschrift"/>
    <w:basedOn w:val="Absatz-Standardschriftart"/>
    <w:uiPriority w:val="1"/>
    <w:qFormat/>
    <w:rsid w:val="00822172"/>
    <w:rPr>
      <w:rFonts w:ascii="Comic Sans MS" w:hAnsi="Comic Sans MS"/>
      <w:b w:val="0"/>
      <w:sz w:val="22"/>
    </w:rPr>
  </w:style>
  <w:style w:type="paragraph" w:customStyle="1" w:styleId="ekvmarginalie152s">
    <w:name w:val="ekv.marginalie.152.s"/>
    <w:basedOn w:val="Standard"/>
    <w:semiHidden/>
    <w:qFormat/>
    <w:rsid w:val="00737FD0"/>
    <w:pPr>
      <w:framePr w:w="1361" w:h="567" w:wrap="around" w:vAnchor="text" w:hAnchor="page" w:x="908" w:y="1"/>
      <w:spacing w:line="213" w:lineRule="exact"/>
    </w:pPr>
    <w:rPr>
      <w:sz w:val="17"/>
    </w:rPr>
  </w:style>
  <w:style w:type="paragraph" w:customStyle="1" w:styleId="ekvbild">
    <w:name w:val="ekv.bild"/>
    <w:basedOn w:val="Standard"/>
    <w:semiHidden/>
    <w:qFormat/>
    <w:rsid w:val="00384D75"/>
    <w:pPr>
      <w:spacing w:line="240" w:lineRule="auto"/>
    </w:pPr>
  </w:style>
  <w:style w:type="paragraph" w:customStyle="1" w:styleId="ekvformel">
    <w:name w:val="ekv.formel"/>
    <w:basedOn w:val="Standard"/>
    <w:qFormat/>
    <w:rsid w:val="0027754E"/>
    <w:pPr>
      <w:spacing w:line="240" w:lineRule="auto"/>
    </w:pPr>
  </w:style>
  <w:style w:type="paragraph" w:customStyle="1" w:styleId="ekvue4arial">
    <w:name w:val="ekv.ue4.arial"/>
    <w:basedOn w:val="Standard"/>
    <w:qFormat/>
    <w:rsid w:val="00A50457"/>
    <w:rPr>
      <w:b/>
      <w:sz w:val="21"/>
    </w:rPr>
  </w:style>
  <w:style w:type="paragraph" w:customStyle="1" w:styleId="ekvue4times">
    <w:name w:val="ekv.ue4.times"/>
    <w:basedOn w:val="Standard"/>
    <w:qFormat/>
    <w:rsid w:val="004C2666"/>
    <w:rPr>
      <w:rFonts w:ascii="Times New Roman" w:hAnsi="Times New Roman"/>
      <w:b/>
      <w:sz w:val="23"/>
    </w:rPr>
  </w:style>
  <w:style w:type="paragraph" w:customStyle="1" w:styleId="ekvmarginaliekompetenz">
    <w:name w:val="ekv.marginalie.kompetenz"/>
    <w:basedOn w:val="Standard"/>
    <w:semiHidden/>
    <w:qFormat/>
    <w:rsid w:val="00737FD0"/>
    <w:pPr>
      <w:framePr w:w="1361" w:h="567" w:wrap="around" w:vAnchor="text" w:hAnchor="page" w:x="908" w:y="1"/>
      <w:spacing w:line="213" w:lineRule="exact"/>
    </w:pPr>
    <w:rPr>
      <w:b/>
      <w:sz w:val="17"/>
    </w:rPr>
  </w:style>
  <w:style w:type="paragraph" w:customStyle="1" w:styleId="ekvueberschriftaufgabe">
    <w:name w:val="ekv.ueberschrift.aufgabe"/>
    <w:basedOn w:val="Standard"/>
    <w:qFormat/>
    <w:rsid w:val="002D57A0"/>
    <w:rPr>
      <w:sz w:val="21"/>
    </w:rPr>
  </w:style>
  <w:style w:type="character" w:customStyle="1" w:styleId="ekvhandschriftschreiblinie">
    <w:name w:val="ekv.handschrift.schreiblinie"/>
    <w:basedOn w:val="Absatz-Standardschriftart"/>
    <w:uiPriority w:val="1"/>
    <w:qFormat/>
    <w:rsid w:val="00027705"/>
    <w:rPr>
      <w:rFonts w:ascii="Comic Sans MS" w:hAnsi="Comic Sans MS"/>
      <w:sz w:val="22"/>
      <w:u w:val="single"/>
    </w:rPr>
  </w:style>
  <w:style w:type="character" w:customStyle="1" w:styleId="ekvaufgabeziffer">
    <w:name w:val="ekv.aufgabe.ziffer"/>
    <w:basedOn w:val="Absatz-Standardschriftart"/>
    <w:uiPriority w:val="1"/>
    <w:qFormat/>
    <w:rsid w:val="00590B44"/>
    <w:rPr>
      <w:rFonts w:ascii="Arial" w:hAnsi="Arial"/>
      <w:b/>
      <w:sz w:val="30"/>
    </w:rPr>
  </w:style>
  <w:style w:type="paragraph" w:customStyle="1" w:styleId="ekvfussnoten">
    <w:name w:val="ekv.fussnoten"/>
    <w:basedOn w:val="Standard"/>
    <w:qFormat/>
    <w:rsid w:val="00B1735D"/>
    <w:pPr>
      <w:spacing w:line="180" w:lineRule="exact"/>
    </w:pPr>
    <w:rPr>
      <w:sz w:val="15"/>
    </w:rPr>
  </w:style>
  <w:style w:type="character" w:customStyle="1" w:styleId="ekvunterstrichen">
    <w:name w:val="ekv.unterstrichen"/>
    <w:basedOn w:val="Absatz-Standardschriftart"/>
    <w:uiPriority w:val="1"/>
    <w:qFormat/>
    <w:rsid w:val="001B47E8"/>
    <w:rPr>
      <w:u w:val="single"/>
    </w:rPr>
  </w:style>
  <w:style w:type="character" w:customStyle="1" w:styleId="ekvphonetik">
    <w:name w:val="ekv.phonetik"/>
    <w:basedOn w:val="Absatz-Standardschriftart"/>
    <w:uiPriority w:val="1"/>
    <w:qFormat/>
    <w:rsid w:val="00597B46"/>
    <w:rPr>
      <w:rFonts w:ascii="Klett 55 PhonSer" w:hAnsi="Klett 55 PhonSer"/>
    </w:rPr>
  </w:style>
  <w:style w:type="character" w:customStyle="1" w:styleId="ekvquellefett">
    <w:name w:val="ekv.quelle.fett"/>
    <w:basedOn w:val="Absatz-Standardschriftart"/>
    <w:uiPriority w:val="1"/>
    <w:qFormat/>
    <w:rsid w:val="00AA413D"/>
    <w:rPr>
      <w:rFonts w:ascii="Arial" w:hAnsi="Arial"/>
      <w:b/>
      <w:sz w:val="1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tn036\AppData\Roaming\Microsoft\Templates\WD_LB_10pt.dot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F278D3-2C22-4124-8820-A43E591137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1412</Words>
  <Characters>8896</Characters>
  <Application>Microsoft Office Word</Application>
  <DocSecurity>0</DocSecurity>
  <Lines>74</Lines>
  <Paragraphs>20</Paragraphs>
  <ScaleCrop>false</ScaleCrop>
  <HeadingPairs>
    <vt:vector size="2" baseType="variant">
      <vt:variant>
        <vt:lpstr>Titel</vt:lpstr>
      </vt:variant>
      <vt:variant>
        <vt:i4>1</vt:i4>
      </vt:variant>
    </vt:vector>
  </HeadingPairs>
  <TitlesOfParts>
    <vt:vector size="1" baseType="lpstr">
      <vt:lpstr/>
    </vt:vector>
  </TitlesOfParts>
  <Company>Ernst Klett Verlag, Stuttgart</Company>
  <LinksUpToDate>false</LinksUpToDate>
  <CharactersWithSpaces>10288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Ernst Klett Verlag, Stuttgart</dc:creator>
  <cp:keywords/>
  <dc:description/>
  <cp:lastModifiedBy/>
  <cp:revision>19</cp:revision>
  <cp:lastPrinted>2017-07-06T08:58:00Z</cp:lastPrinted>
  <dcterms:created xsi:type="dcterms:W3CDTF">2023-02-02T12:44:00Z</dcterms:created>
  <dcterms:modified xsi:type="dcterms:W3CDTF">2023-02-20T06:32:00Z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kumentnummer">
    <vt:lpwstr>WD LB 10 pt - Version 3.01</vt:lpwstr>
  </property>
</Properties>
</file>